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4D1F3" w14:textId="3DBA62D5" w:rsidR="00CE01AB" w:rsidRDefault="00032467" w:rsidP="00DA0D46">
      <w:pPr>
        <w:pStyle w:val="Kopfzeile"/>
        <w:rPr>
          <w:rFonts w:cs="Times New Roman"/>
          <w:bCs w:val="0"/>
          <w:i w:val="0"/>
          <w:iCs w:val="0"/>
          <w:color w:val="auto"/>
          <w:sz w:val="40"/>
          <w:szCs w:val="40"/>
        </w:rPr>
      </w:pPr>
      <w:bookmarkStart w:id="0" w:name="_Hlk142312569"/>
      <w:bookmarkEnd w:id="0"/>
      <w:r w:rsidRPr="00347C56">
        <w:rPr>
          <w:noProof/>
        </w:rPr>
        <mc:AlternateContent>
          <mc:Choice Requires="wps">
            <w:drawing>
              <wp:inline distT="0" distB="0" distL="0" distR="0" wp14:anchorId="63705AA1" wp14:editId="6851CAE5">
                <wp:extent cx="4322445" cy="1343660"/>
                <wp:effectExtent l="0" t="0" r="0" b="2540"/>
                <wp:docPr id="6" name="Textfeld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322445" cy="1343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18D8AC" w14:textId="77777777" w:rsidR="00A57336" w:rsidRPr="008E7E2B" w:rsidRDefault="00A57336">
                            <w:pPr>
                              <w:rPr>
                                <w:b/>
                                <w:sz w:val="40"/>
                                <w:szCs w:val="40"/>
                              </w:rPr>
                            </w:pPr>
                            <w:r w:rsidRPr="008E7E2B">
                              <w:rPr>
                                <w:b/>
                                <w:sz w:val="40"/>
                                <w:szCs w:val="40"/>
                              </w:rPr>
                              <w:t>Presseinformation</w:t>
                            </w:r>
                          </w:p>
                          <w:p w14:paraId="563D39D1" w14:textId="77777777" w:rsidR="00A57336" w:rsidRPr="008E7E2B" w:rsidRDefault="00A57336">
                            <w:pPr>
                              <w:rPr>
                                <w:b/>
                                <w:szCs w:val="22"/>
                              </w:rPr>
                            </w:pPr>
                          </w:p>
                          <w:p w14:paraId="05DFE005" w14:textId="2F4916EB" w:rsidR="00A57336" w:rsidRPr="008E7E2B" w:rsidRDefault="00A57336">
                            <w:pPr>
                              <w:tabs>
                                <w:tab w:val="left" w:pos="2977"/>
                              </w:tabs>
                              <w:rPr>
                                <w:szCs w:val="22"/>
                              </w:rPr>
                            </w:pPr>
                            <w:r w:rsidRPr="008E7E2B">
                              <w:rPr>
                                <w:b/>
                                <w:szCs w:val="22"/>
                              </w:rPr>
                              <w:t>Datum</w:t>
                            </w:r>
                            <w:r w:rsidRPr="00B618BE">
                              <w:rPr>
                                <w:b/>
                                <w:szCs w:val="22"/>
                              </w:rPr>
                              <w:t xml:space="preserve">: </w:t>
                            </w:r>
                            <w:r w:rsidR="0076011F">
                              <w:rPr>
                                <w:b/>
                                <w:szCs w:val="22"/>
                              </w:rPr>
                              <w:t>15.05</w:t>
                            </w:r>
                            <w:r w:rsidR="00BC71A4">
                              <w:rPr>
                                <w:b/>
                                <w:szCs w:val="22"/>
                              </w:rPr>
                              <w:t>.202</w:t>
                            </w:r>
                            <w:r w:rsidR="0041681D">
                              <w:rPr>
                                <w:b/>
                                <w:szCs w:val="22"/>
                              </w:rPr>
                              <w:t>4</w:t>
                            </w:r>
                            <w:r w:rsidRPr="008E7E2B">
                              <w:rPr>
                                <w:szCs w:val="22"/>
                              </w:rPr>
                              <w:tab/>
                            </w:r>
                            <w:r w:rsidRPr="008E7E2B">
                              <w:rPr>
                                <w:b/>
                                <w:szCs w:val="22"/>
                              </w:rPr>
                              <w:t>Redakt</w:t>
                            </w:r>
                            <w:r w:rsidR="00D62353">
                              <w:rPr>
                                <w:b/>
                                <w:szCs w:val="22"/>
                              </w:rPr>
                              <w:t>ion</w:t>
                            </w:r>
                            <w:r w:rsidRPr="008E7E2B">
                              <w:rPr>
                                <w:b/>
                                <w:szCs w:val="22"/>
                              </w:rPr>
                              <w:t>:</w:t>
                            </w:r>
                            <w:r w:rsidRPr="002C7C90">
                              <w:rPr>
                                <w:b/>
                                <w:color w:val="FF00FF"/>
                                <w:szCs w:val="22"/>
                              </w:rPr>
                              <w:t xml:space="preserve"> </w:t>
                            </w:r>
                            <w:r w:rsidR="0012472C" w:rsidRPr="000D72FB">
                              <w:rPr>
                                <w:b/>
                                <w:bCs/>
                                <w:szCs w:val="22"/>
                              </w:rPr>
                              <w:t xml:space="preserve">KAISER GmbH &amp; Co. </w:t>
                            </w:r>
                            <w:r w:rsidR="0012472C" w:rsidRPr="00D62353">
                              <w:rPr>
                                <w:b/>
                                <w:bCs/>
                                <w:szCs w:val="22"/>
                              </w:rPr>
                              <w:t>KG</w:t>
                            </w:r>
                          </w:p>
                        </w:txbxContent>
                      </wps:txbx>
                      <wps:bodyPr rot="0" vert="horz" wrap="square" lIns="0" tIns="0" rIns="0" bIns="0" anchor="t" anchorCtr="0" upright="1">
                        <a:noAutofit/>
                      </wps:bodyPr>
                    </wps:wsp>
                  </a:graphicData>
                </a:graphic>
              </wp:inline>
            </w:drawing>
          </mc:Choice>
          <mc:Fallback>
            <w:pict>
              <v:shapetype w14:anchorId="63705AA1" id="_x0000_t202" coordsize="21600,21600" o:spt="202" path="m,l,21600r21600,l21600,xe">
                <v:stroke joinstyle="miter"/>
                <v:path gradientshapeok="t" o:connecttype="rect"/>
              </v:shapetype>
              <v:shape id="Textfeld 6" o:spid="_x0000_s1026" type="#_x0000_t202" style="width:340.35pt;height:10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" stroked="f">
                <o:lock v:ext="edit" aspectratio="t"/>
                <v:textbox inset="0,0,0,0">
                  <w:txbxContent>
                    <w:p w14:paraId="6A18D8AC" w14:textId="77777777" w:rsidR="00A57336" w:rsidRPr="008E7E2B" w:rsidRDefault="00A57336">
                      <w:pPr>
                        <w:rPr>
                          <w:b/>
                          <w:sz w:val="40"/>
                          <w:szCs w:val="40"/>
                        </w:rPr>
                      </w:pPr>
                      <w:r w:rsidRPr="008E7E2B">
                        <w:rPr>
                          <w:b/>
                          <w:sz w:val="40"/>
                          <w:szCs w:val="40"/>
                        </w:rPr>
                        <w:t>Presseinformation</w:t>
                      </w:r>
                    </w:p>
                    <w:p w14:paraId="563D39D1" w14:textId="77777777" w:rsidR="00A57336" w:rsidRPr="008E7E2B" w:rsidRDefault="00A57336">
                      <w:pPr>
                        <w:rPr>
                          <w:b/>
                          <w:szCs w:val="22"/>
                        </w:rPr>
                      </w:pPr>
                    </w:p>
                    <w:p w14:paraId="05DFE005" w14:textId="2F4916EB" w:rsidR="00A57336" w:rsidRPr="008E7E2B" w:rsidRDefault="00A57336">
                      <w:pPr>
                        <w:tabs>
                          <w:tab w:val="left" w:pos="2977"/>
                        </w:tabs>
                        <w:rPr>
                          <w:szCs w:val="22"/>
                        </w:rPr>
                      </w:pPr>
                      <w:r w:rsidRPr="008E7E2B">
                        <w:rPr>
                          <w:b/>
                          <w:szCs w:val="22"/>
                        </w:rPr>
                        <w:t>Datum</w:t>
                      </w:r>
                      <w:r w:rsidRPr="00B618BE">
                        <w:rPr>
                          <w:b/>
                          <w:szCs w:val="22"/>
                        </w:rPr>
                        <w:t xml:space="preserve">: </w:t>
                      </w:r>
                      <w:r w:rsidR="0076011F">
                        <w:rPr>
                          <w:b/>
                          <w:szCs w:val="22"/>
                        </w:rPr>
                        <w:t>15.05</w:t>
                      </w:r>
                      <w:r w:rsidR="00BC71A4">
                        <w:rPr>
                          <w:b/>
                          <w:szCs w:val="22"/>
                        </w:rPr>
                        <w:t>.202</w:t>
                      </w:r>
                      <w:r w:rsidR="0041681D">
                        <w:rPr>
                          <w:b/>
                          <w:szCs w:val="22"/>
                        </w:rPr>
                        <w:t>4</w:t>
                      </w:r>
                      <w:r w:rsidRPr="008E7E2B">
                        <w:rPr>
                          <w:szCs w:val="22"/>
                        </w:rPr>
                        <w:tab/>
                      </w:r>
                      <w:r w:rsidRPr="008E7E2B">
                        <w:rPr>
                          <w:b/>
                          <w:szCs w:val="22"/>
                        </w:rPr>
                        <w:t>Redakt</w:t>
                      </w:r>
                      <w:r w:rsidR="00D62353">
                        <w:rPr>
                          <w:b/>
                          <w:szCs w:val="22"/>
                        </w:rPr>
                        <w:t>ion</w:t>
                      </w:r>
                      <w:r w:rsidRPr="008E7E2B">
                        <w:rPr>
                          <w:b/>
                          <w:szCs w:val="22"/>
                        </w:rPr>
                        <w:t>:</w:t>
                      </w:r>
                      <w:r w:rsidRPr="002C7C90">
                        <w:rPr>
                          <w:b/>
                          <w:color w:val="FF00FF"/>
                          <w:szCs w:val="22"/>
                        </w:rPr>
                        <w:t xml:space="preserve"> </w:t>
                      </w:r>
                      <w:r w:rsidR="0012472C" w:rsidRPr="000D72FB">
                        <w:rPr>
                          <w:b/>
                          <w:bCs/>
                          <w:szCs w:val="22"/>
                        </w:rPr>
                        <w:t xml:space="preserve">KAISER GmbH &amp; Co. </w:t>
                      </w:r>
                      <w:r w:rsidR="0012472C" w:rsidRPr="00D62353">
                        <w:rPr>
                          <w:b/>
                          <w:bCs/>
                          <w:szCs w:val="22"/>
                        </w:rPr>
                        <w:t>KG</w:t>
                      </w:r>
                    </w:p>
                  </w:txbxContent>
                </v:textbox>
                <w10:anchorlock/>
              </v:shape>
            </w:pict>
          </mc:Fallback>
        </mc:AlternateContent>
      </w:r>
    </w:p>
    <w:p w14:paraId="243BF7CE" w14:textId="77777777" w:rsidR="001A373D" w:rsidRDefault="001A373D" w:rsidP="001A373D">
      <w:pPr>
        <w:pStyle w:val="Zwischenberschrift"/>
        <w:spacing w:before="0" w:after="0"/>
        <w:jc w:val="left"/>
        <w:rPr>
          <w:rFonts w:ascii="Arial" w:hAnsi="Arial" w:cs="Arial"/>
        </w:rPr>
      </w:pPr>
      <w:r>
        <w:rPr>
          <w:rFonts w:ascii="Arial" w:hAnsi="Arial" w:cs="Arial"/>
          <w:bCs/>
        </w:rPr>
        <w:t xml:space="preserve">Zeit- und kostensparende Elektro-Installation: </w:t>
      </w:r>
    </w:p>
    <w:p w14:paraId="2B9E5DB9" w14:textId="77777777" w:rsidR="001A373D" w:rsidRDefault="001A373D" w:rsidP="001A373D">
      <w:pPr>
        <w:pStyle w:val="Headline"/>
        <w:rPr>
          <w:rFonts w:ascii="Arial" w:hAnsi="Arial" w:cs="Arial"/>
          <w:sz w:val="32"/>
          <w:szCs w:val="32"/>
        </w:rPr>
      </w:pPr>
      <w:r>
        <w:rPr>
          <w:rFonts w:ascii="Arial" w:hAnsi="Arial" w:cs="Arial"/>
          <w:sz w:val="32"/>
          <w:szCs w:val="32"/>
        </w:rPr>
        <w:t>Brand- und Schallschutz in einer Dose</w:t>
      </w:r>
    </w:p>
    <w:p w14:paraId="757E4B69" w14:textId="7A8AAF0E" w:rsidR="001A373D" w:rsidRDefault="001A373D" w:rsidP="001A373D">
      <w:pPr>
        <w:pStyle w:val="Textkrper"/>
      </w:pPr>
      <w:r>
        <w:t>Innovative Hohlwanddosen für Brandschutzwände mit zusätzlichen Features / AFS-Technik mit Dämmschichtbildner für sicheren brandschutztechnischen Raumabschluss / Geprüft und europaweit zugelassen für lange Feuerwiderstandsdauer / Zusätzliche Maßnahmen zum Erhalt der Luftdichtheit und des Schallschutzes entfallen / Einfache, schnelle und sichere Montage / Alle vorkommenden Anwendungsmöglichkeiten abgedeckt / Zeitsparend und wirtschaftlich /</w:t>
      </w:r>
    </w:p>
    <w:p w14:paraId="091FE6BF" w14:textId="77777777" w:rsidR="001A373D" w:rsidRDefault="001A373D" w:rsidP="001A373D">
      <w:pPr>
        <w:pStyle w:val="Textkrper"/>
        <w:rPr>
          <w:i w:val="0"/>
          <w:u w:val="none"/>
        </w:rPr>
      </w:pPr>
    </w:p>
    <w:p w14:paraId="27E3DA92" w14:textId="356AA1F3" w:rsidR="001A373D" w:rsidRDefault="001A7E43" w:rsidP="001A373D">
      <w:pPr>
        <w:spacing w:line="360" w:lineRule="auto"/>
        <w:jc w:val="both"/>
        <w:rPr>
          <w:rFonts w:cs="Arial"/>
        </w:rPr>
      </w:pPr>
      <w:r>
        <w:rPr>
          <w:rFonts w:cs="Arial"/>
          <w:b/>
          <w:bCs/>
        </w:rPr>
        <w:t>Schalksmühle</w:t>
      </w:r>
      <w:r w:rsidR="001A373D">
        <w:rPr>
          <w:rFonts w:cs="Arial"/>
          <w:b/>
          <w:bCs/>
        </w:rPr>
        <w:t>.</w:t>
      </w:r>
      <w:r w:rsidR="001A373D">
        <w:rPr>
          <w:rFonts w:cs="Arial"/>
        </w:rPr>
        <w:t xml:space="preserve"> Eine neue Generation von Brandschutzdosen hat KAISER </w:t>
      </w:r>
      <w:r>
        <w:rPr>
          <w:rFonts w:cs="Arial"/>
        </w:rPr>
        <w:t>jetzt auf den Markt gebracht</w:t>
      </w:r>
      <w:r w:rsidR="001A373D">
        <w:rPr>
          <w:rFonts w:cs="Arial"/>
        </w:rPr>
        <w:t xml:space="preserve">. Die Gerätedosen und Geräte-Verbindungsdosen HWD 68+ des Schalksmühler Herstellers von Elektro-Installationsprodukten und -systemen vereinen jetzt alle Eigenschaften der bisherigen Brandschutzdosen HWD 68 und HWD 90. Zusätzlich erhalten sie die luftdichte Ebene und die Schallschutzfunktion der Wand bis zu einem Schalldämmmaß von 69 dB. </w:t>
      </w:r>
    </w:p>
    <w:p w14:paraId="6B44DAD1" w14:textId="77777777" w:rsidR="001A373D" w:rsidRDefault="001A373D" w:rsidP="001A373D">
      <w:pPr>
        <w:spacing w:line="360" w:lineRule="auto"/>
        <w:jc w:val="both"/>
        <w:rPr>
          <w:rFonts w:cs="Arial"/>
        </w:rPr>
      </w:pPr>
    </w:p>
    <w:p w14:paraId="4B8B8494" w14:textId="77777777" w:rsidR="001A373D" w:rsidRDefault="001A373D" w:rsidP="001A373D">
      <w:pPr>
        <w:spacing w:line="360" w:lineRule="auto"/>
        <w:jc w:val="both"/>
        <w:rPr>
          <w:rFonts w:cs="Arial"/>
        </w:rPr>
      </w:pPr>
      <w:r>
        <w:rPr>
          <w:rFonts w:cs="Arial"/>
        </w:rPr>
        <w:t xml:space="preserve">Die neuen Brandschutz-Hohlwanddosen HWD 68+ mit der jetzt erteilten Bauartgenehmigung Z-19.21-2693 verfügen über die bewährte KAISER AFS-Technik, einen umhüllenden Dämmschichtbildner, der im Brandfall innerhalb kürzester Zeit aufschäumt und selbsttätig die Installationsöffnungen in der Brandschutzwand verschließt. Die Feuerwiderstandsklasse der Wand und der brandschutztechnische Raumabschluss bleiben dadurch erhalten. So werden die Ausbreitung von Feuer, Rauchgasen sowie hohen Temperaturen in andere Räume wirkungsvoll verhindert und </w:t>
      </w:r>
      <w:r>
        <w:rPr>
          <w:rFonts w:cs="Arial"/>
        </w:rPr>
        <w:lastRenderedPageBreak/>
        <w:t xml:space="preserve">Fluchtwege gesichert. Selbst bei gegenüberliegendem Einbau bleibt die Funktionalität der Brandschutzwand ohne aufwändige Umhüllungen der Installation, beispielsweise mit Gips oder Fibersilikat, erhalten.  </w:t>
      </w:r>
    </w:p>
    <w:p w14:paraId="4269F6F6" w14:textId="77777777" w:rsidR="001A373D" w:rsidRDefault="001A373D" w:rsidP="001A373D">
      <w:pPr>
        <w:spacing w:line="360" w:lineRule="auto"/>
        <w:jc w:val="both"/>
        <w:rPr>
          <w:rFonts w:cs="Arial"/>
        </w:rPr>
      </w:pPr>
    </w:p>
    <w:p w14:paraId="763402FF" w14:textId="77777777" w:rsidR="001A373D" w:rsidRDefault="001A373D" w:rsidP="001A373D">
      <w:pPr>
        <w:spacing w:line="360" w:lineRule="auto"/>
        <w:jc w:val="both"/>
        <w:rPr>
          <w:rFonts w:cs="Arial"/>
        </w:rPr>
      </w:pPr>
      <w:r>
        <w:rPr>
          <w:rFonts w:cs="Arial"/>
        </w:rPr>
        <w:t>Die nach DIN VDE 0606 geprüfte sowie mit DIBt- und ETA-Zulassung zertifizierte HWD 68+ garantiert eine Feuerwiderstandsdauer von F30-F90/El30-El90 sowie F30-B-F90-B. Selbst im Holzrahmen- und Holztafelbau (F30-B bis F60-B) sowie in der Brettsperrholz-Bauweise (F30-B bis F90-B) erfüllt sie die Anforderungen der Feuerwiderstandsklasse. Auch für einfach beplankte Brandschutzwände F30 ohne Dämmung sowie für Wände mit einer Dämmung aus Glaswolle ist die Dose geeignet. Durch den gleichzeitigen Erhalt der luftdichten Ebene und des Schallschutzes der Wand können zusätzliche Kompensationsmaßnahmen sowie Arbeitszeit hierfür eingespart und die Kosten reduziert werden.</w:t>
      </w:r>
    </w:p>
    <w:p w14:paraId="4463E35A" w14:textId="77777777" w:rsidR="001A373D" w:rsidRDefault="001A373D" w:rsidP="001A373D">
      <w:pPr>
        <w:spacing w:line="360" w:lineRule="auto"/>
        <w:jc w:val="both"/>
        <w:rPr>
          <w:rFonts w:cs="Arial"/>
        </w:rPr>
      </w:pPr>
    </w:p>
    <w:p w14:paraId="4715D121" w14:textId="77777777" w:rsidR="001A373D" w:rsidRDefault="001A373D" w:rsidP="001A373D">
      <w:pPr>
        <w:spacing w:line="360" w:lineRule="auto"/>
        <w:jc w:val="both"/>
        <w:rPr>
          <w:rFonts w:cs="Arial"/>
        </w:rPr>
      </w:pPr>
      <w:r>
        <w:rPr>
          <w:rFonts w:cs="Arial"/>
        </w:rPr>
        <w:t>Aufgrund der Öffnungslasche an den Rohreinführungen und der werkzeuglosen Leitungseinführung ist eine einfache, schnelle und sichere Montage ohne die Verwendung von speziellen Werkzeugen gewährleistet. Zudem bleibt durch den Standard-Einbaudurchmesser von 68 mm die Installationsgewohnheit erhalten.</w:t>
      </w:r>
    </w:p>
    <w:p w14:paraId="2B04CC3C" w14:textId="77777777" w:rsidR="001A373D" w:rsidRDefault="001A373D" w:rsidP="001A373D">
      <w:pPr>
        <w:spacing w:line="360" w:lineRule="auto"/>
        <w:jc w:val="both"/>
        <w:rPr>
          <w:rFonts w:cs="Arial"/>
        </w:rPr>
      </w:pPr>
    </w:p>
    <w:p w14:paraId="721BED30" w14:textId="77777777" w:rsidR="001A373D" w:rsidRDefault="001A373D" w:rsidP="001A373D">
      <w:pPr>
        <w:spacing w:line="360" w:lineRule="auto"/>
        <w:jc w:val="both"/>
        <w:rPr>
          <w:rFonts w:cs="Arial"/>
        </w:rPr>
      </w:pPr>
      <w:r>
        <w:rPr>
          <w:rFonts w:cs="Arial"/>
        </w:rPr>
        <w:t xml:space="preserve">Die sechs Leitungseinführungen bis 11,5 mm Durchmesser und zwei Rohreinführungen bis M25 der aus halogenfreiem und dauerhaft haltbarem Material gefertigten Brandschutzdosen decken alle in der Praxis vorkommenden Anwendungsmöglichkeiten ab. Sämtliche Gerätedosen und Geräte-Verbindungsdosen können flexibel miteinander kombiniert werden. Die vollisolierte Durchverdrahtung erfolgt über einen Verbindungsstutzen. Mit einem Brandschutzdeckel kann die Geräte-Verbindungsdose oder Gerätedose auch als Verbindungsdose genutzt werden. Die HWD 68+ hat als Gerätedose eine Einbautiefe von 49 mm für Wandstärken ab 100 mm und als Geräte-Verbindungsdose eine konstruktive Bautiefe von 60 mm für Wandstärken ab 125 mm. Die Feuerwiderstandsdauer wird ab einer </w:t>
      </w:r>
      <w:r>
        <w:rPr>
          <w:rFonts w:cs="Arial"/>
        </w:rPr>
        <w:lastRenderedPageBreak/>
        <w:t>Wandstärke von mindestens 100 mm erreicht – selbst bei einem direkt gegenüberliegenden Einbau von Gerätedosen ab einer Wandstärke von 100 mm und von Geräte-Verbindungsdosen ab 125 mm Wandstärke.</w:t>
      </w:r>
    </w:p>
    <w:p w14:paraId="34675102" w14:textId="77777777" w:rsidR="001A373D" w:rsidRDefault="001A373D" w:rsidP="001A373D">
      <w:pPr>
        <w:spacing w:line="360" w:lineRule="auto"/>
        <w:jc w:val="both"/>
        <w:rPr>
          <w:rFonts w:cs="Arial"/>
        </w:rPr>
      </w:pPr>
    </w:p>
    <w:p w14:paraId="7A9B9C41" w14:textId="3694F465" w:rsidR="001A373D" w:rsidRDefault="001A373D" w:rsidP="001A373D">
      <w:pPr>
        <w:spacing w:line="360" w:lineRule="auto"/>
        <w:jc w:val="both"/>
        <w:rPr>
          <w:rFonts w:cs="Arial"/>
        </w:rPr>
      </w:pPr>
      <w:r>
        <w:rPr>
          <w:rFonts w:cs="Arial"/>
        </w:rPr>
        <w:t>Mit den neuen</w:t>
      </w:r>
      <w:r w:rsidR="001A7E43">
        <w:rPr>
          <w:rFonts w:cs="Arial"/>
        </w:rPr>
        <w:t xml:space="preserve"> </w:t>
      </w:r>
      <w:r>
        <w:rPr>
          <w:rFonts w:cs="Arial"/>
        </w:rPr>
        <w:t>Brandschutzdosen erhält das Fachhandwerk eine echte Innovation, die universelle, sichere Elektro-Installation in Brandschutzwänden mit schneller Montage auf einen wirtschaftlichen Nenner bringt.</w:t>
      </w:r>
    </w:p>
    <w:p w14:paraId="6BE1C4EE" w14:textId="77777777" w:rsidR="004A6F72" w:rsidRDefault="004A6F72" w:rsidP="004A6F72">
      <w:pPr>
        <w:spacing w:line="360" w:lineRule="auto"/>
        <w:jc w:val="both"/>
        <w:rPr>
          <w:rFonts w:cs="Arial"/>
        </w:rPr>
      </w:pPr>
    </w:p>
    <w:p w14:paraId="3DC3B4D8" w14:textId="77777777" w:rsidR="00733991" w:rsidRDefault="00733991" w:rsidP="004A6F72">
      <w:pPr>
        <w:spacing w:line="340" w:lineRule="atLeast"/>
        <w:jc w:val="both"/>
        <w:outlineLvl w:val="0"/>
        <w:rPr>
          <w:b/>
          <w:bCs/>
        </w:rPr>
      </w:pPr>
    </w:p>
    <w:p w14:paraId="6F7CCE89" w14:textId="77777777" w:rsidR="00EB021D" w:rsidRDefault="00EB021D" w:rsidP="004A6F72">
      <w:pPr>
        <w:spacing w:line="340" w:lineRule="atLeast"/>
        <w:jc w:val="both"/>
        <w:outlineLvl w:val="0"/>
        <w:rPr>
          <w:b/>
          <w:bCs/>
        </w:rPr>
      </w:pPr>
    </w:p>
    <w:p w14:paraId="4E0D8AB8" w14:textId="73C88AAC" w:rsidR="004A6F72" w:rsidRDefault="004A6F72" w:rsidP="004A6F72">
      <w:pPr>
        <w:spacing w:line="340" w:lineRule="atLeast"/>
        <w:jc w:val="both"/>
        <w:outlineLvl w:val="0"/>
        <w:rPr>
          <w:b/>
          <w:bCs/>
        </w:rPr>
      </w:pPr>
      <w:r>
        <w:rPr>
          <w:b/>
          <w:bCs/>
        </w:rPr>
        <w:t>KAISER Elektroinstallations-Systeme</w:t>
      </w:r>
    </w:p>
    <w:p w14:paraId="293BFBFE" w14:textId="77777777" w:rsidR="00E45456" w:rsidRDefault="00E45456" w:rsidP="00E45456">
      <w:pPr>
        <w:spacing w:line="340" w:lineRule="atLeast"/>
        <w:jc w:val="both"/>
      </w:pPr>
      <w:r>
        <w:t>Unterputz . Hohlwand . Betonbau . Einbaugehäuse . Erdung . Kabelverschraubungen . Werkzeuge . Energieeffizienz . Brandschutz . Schallschutz . Strahlenschutz . Bauen . Steckbare Installation . Connectivity</w:t>
      </w:r>
    </w:p>
    <w:p w14:paraId="39B19B18" w14:textId="77777777" w:rsidR="004A6F72" w:rsidRDefault="004A6F72" w:rsidP="004A6F72">
      <w:pPr>
        <w:spacing w:line="340" w:lineRule="atLeast"/>
        <w:jc w:val="both"/>
      </w:pPr>
    </w:p>
    <w:p w14:paraId="3F47ED50" w14:textId="77777777" w:rsidR="00E45456" w:rsidRDefault="00E45456" w:rsidP="004A6F72">
      <w:pPr>
        <w:spacing w:line="340" w:lineRule="atLeast"/>
        <w:jc w:val="both"/>
      </w:pPr>
    </w:p>
    <w:p w14:paraId="406B1715" w14:textId="77777777" w:rsidR="00E45456" w:rsidRDefault="00E45456" w:rsidP="004A6F72">
      <w:pPr>
        <w:spacing w:line="340" w:lineRule="atLeast"/>
        <w:jc w:val="both"/>
      </w:pPr>
    </w:p>
    <w:p w14:paraId="6D97CD18" w14:textId="77777777" w:rsidR="004A6F72" w:rsidRDefault="004A6F72" w:rsidP="004A6F72">
      <w:pPr>
        <w:spacing w:line="360" w:lineRule="auto"/>
        <w:jc w:val="both"/>
      </w:pPr>
      <w:r>
        <w:t xml:space="preserve">Weitere Informationen: </w:t>
      </w:r>
    </w:p>
    <w:p w14:paraId="73A408B4" w14:textId="77777777" w:rsidR="004A6F72" w:rsidRPr="004C7D70" w:rsidRDefault="004A6F72" w:rsidP="004A6F72">
      <w:pPr>
        <w:spacing w:line="360" w:lineRule="auto"/>
        <w:jc w:val="both"/>
      </w:pPr>
      <w:r w:rsidRPr="004C7D70">
        <w:t>KAISER GmbH &amp; Co. KG, Ramsloh 4, D-58579 Schalksmühle</w:t>
      </w:r>
      <w:r w:rsidRPr="004C7D70">
        <w:br/>
        <w:t xml:space="preserve">Tel.: +49(0)23 55 / 8 09-0, Fax: +49(0)23 55 / 8 09-21 </w:t>
      </w:r>
    </w:p>
    <w:p w14:paraId="76EECC4F" w14:textId="77777777" w:rsidR="004A6F72" w:rsidRDefault="004A6F72" w:rsidP="004A6F72">
      <w:pPr>
        <w:spacing w:line="360" w:lineRule="auto"/>
        <w:jc w:val="both"/>
        <w:rPr>
          <w:bCs/>
          <w:color w:val="000000"/>
        </w:rPr>
      </w:pPr>
      <w:r>
        <w:t>E-Mail: info@kaiser-elektro.de, Internet: www.kaiser-elektro.de</w:t>
      </w:r>
    </w:p>
    <w:p w14:paraId="40AB1D91" w14:textId="77777777" w:rsidR="00730955" w:rsidRDefault="00730955" w:rsidP="004A6F72">
      <w:pPr>
        <w:spacing w:line="360" w:lineRule="auto"/>
        <w:jc w:val="both"/>
        <w:rPr>
          <w:b/>
        </w:rPr>
      </w:pPr>
    </w:p>
    <w:p w14:paraId="342FC9DD" w14:textId="77777777" w:rsidR="004C53EA" w:rsidRDefault="004C53EA" w:rsidP="004A6F72">
      <w:pPr>
        <w:spacing w:line="360" w:lineRule="auto"/>
        <w:jc w:val="both"/>
        <w:rPr>
          <w:b/>
        </w:rPr>
      </w:pPr>
    </w:p>
    <w:p w14:paraId="784D9D69" w14:textId="77777777" w:rsidR="001E76AB" w:rsidRDefault="001E76AB" w:rsidP="004A6F72">
      <w:pPr>
        <w:spacing w:line="360" w:lineRule="auto"/>
        <w:jc w:val="both"/>
        <w:rPr>
          <w:b/>
        </w:rPr>
      </w:pPr>
    </w:p>
    <w:p w14:paraId="1A7D196A" w14:textId="77777777" w:rsidR="001E76AB" w:rsidRDefault="001E76AB" w:rsidP="004A6F72">
      <w:pPr>
        <w:spacing w:line="360" w:lineRule="auto"/>
        <w:jc w:val="both"/>
        <w:rPr>
          <w:b/>
        </w:rPr>
      </w:pPr>
    </w:p>
    <w:p w14:paraId="54B9EA40" w14:textId="77777777" w:rsidR="00E45456" w:rsidRDefault="00E45456" w:rsidP="004A6F72">
      <w:pPr>
        <w:spacing w:line="360" w:lineRule="auto"/>
        <w:jc w:val="both"/>
        <w:rPr>
          <w:b/>
        </w:rPr>
      </w:pPr>
    </w:p>
    <w:p w14:paraId="254204D2" w14:textId="77777777" w:rsidR="00E45456" w:rsidRDefault="00E45456" w:rsidP="004A6F72">
      <w:pPr>
        <w:spacing w:line="360" w:lineRule="auto"/>
        <w:jc w:val="both"/>
        <w:rPr>
          <w:b/>
        </w:rPr>
      </w:pPr>
    </w:p>
    <w:p w14:paraId="072F3C87" w14:textId="77777777" w:rsidR="00E45456" w:rsidRDefault="00E45456" w:rsidP="004A6F72">
      <w:pPr>
        <w:spacing w:line="360" w:lineRule="auto"/>
        <w:jc w:val="both"/>
        <w:rPr>
          <w:b/>
        </w:rPr>
      </w:pPr>
    </w:p>
    <w:p w14:paraId="3E0D90EC" w14:textId="77777777" w:rsidR="001A373D" w:rsidRDefault="001A373D" w:rsidP="004A6F72">
      <w:pPr>
        <w:spacing w:line="360" w:lineRule="auto"/>
        <w:jc w:val="both"/>
        <w:rPr>
          <w:b/>
        </w:rPr>
      </w:pPr>
    </w:p>
    <w:p w14:paraId="4E4E5504" w14:textId="77777777" w:rsidR="001A373D" w:rsidRDefault="001A373D" w:rsidP="004A6F72">
      <w:pPr>
        <w:spacing w:line="360" w:lineRule="auto"/>
        <w:jc w:val="both"/>
        <w:rPr>
          <w:b/>
        </w:rPr>
      </w:pPr>
    </w:p>
    <w:p w14:paraId="78E2A90F" w14:textId="77777777" w:rsidR="001A7E43" w:rsidRDefault="001A7E43" w:rsidP="004A6F72">
      <w:pPr>
        <w:spacing w:line="360" w:lineRule="auto"/>
        <w:jc w:val="both"/>
        <w:rPr>
          <w:b/>
        </w:rPr>
      </w:pPr>
    </w:p>
    <w:p w14:paraId="0C355BDD" w14:textId="77777777" w:rsidR="001A7E43" w:rsidRDefault="001A7E43" w:rsidP="004A6F72">
      <w:pPr>
        <w:spacing w:line="360" w:lineRule="auto"/>
        <w:jc w:val="both"/>
        <w:rPr>
          <w:b/>
        </w:rPr>
      </w:pPr>
    </w:p>
    <w:p w14:paraId="29526EB5" w14:textId="77777777" w:rsidR="001A7E43" w:rsidRDefault="001A7E43" w:rsidP="004A6F72">
      <w:pPr>
        <w:spacing w:line="360" w:lineRule="auto"/>
        <w:jc w:val="both"/>
        <w:rPr>
          <w:b/>
        </w:rPr>
      </w:pPr>
    </w:p>
    <w:p w14:paraId="0B6AC56C" w14:textId="7611F0DE" w:rsidR="006E33EC" w:rsidRDefault="00DE6402" w:rsidP="004A6F72">
      <w:pPr>
        <w:spacing w:line="360" w:lineRule="auto"/>
        <w:jc w:val="both"/>
        <w:rPr>
          <w:b/>
        </w:rPr>
      </w:pPr>
      <w:r>
        <w:rPr>
          <w:b/>
        </w:rPr>
        <w:lastRenderedPageBreak/>
        <w:t>Bildunterschriften:</w:t>
      </w:r>
    </w:p>
    <w:p w14:paraId="1FDBA985" w14:textId="7D1C01F5" w:rsidR="00704D02" w:rsidRDefault="00704D02" w:rsidP="004A6F72">
      <w:pPr>
        <w:spacing w:line="360" w:lineRule="auto"/>
        <w:jc w:val="both"/>
        <w:rPr>
          <w:b/>
        </w:rPr>
      </w:pPr>
    </w:p>
    <w:p w14:paraId="48B4D0DA" w14:textId="348E6CF2" w:rsidR="006A587A" w:rsidRDefault="00E45456" w:rsidP="004A6F72">
      <w:pPr>
        <w:spacing w:line="360" w:lineRule="auto"/>
        <w:jc w:val="both"/>
        <w:rPr>
          <w:bCs/>
        </w:rPr>
      </w:pPr>
      <w:r w:rsidRPr="00E45456">
        <w:rPr>
          <w:bCs/>
        </w:rPr>
        <w:t>01_KAISER_HWD68+_Slider</w:t>
      </w:r>
    </w:p>
    <w:p w14:paraId="031EC2CD" w14:textId="6F91698F" w:rsidR="006E33EC" w:rsidRPr="00FC2A91" w:rsidRDefault="00FC2A91" w:rsidP="004A6F72">
      <w:pPr>
        <w:spacing w:line="360" w:lineRule="auto"/>
        <w:jc w:val="both"/>
        <w:rPr>
          <w:bCs/>
        </w:rPr>
      </w:pPr>
      <w:r w:rsidRPr="00FC2A91">
        <w:rPr>
          <w:bCs/>
        </w:rPr>
        <w:t>Die neue</w:t>
      </w:r>
      <w:r>
        <w:rPr>
          <w:bCs/>
        </w:rPr>
        <w:t xml:space="preserve"> Generation der</w:t>
      </w:r>
      <w:r w:rsidR="009F7E16">
        <w:rPr>
          <w:bCs/>
        </w:rPr>
        <w:t xml:space="preserve"> KAISER Brandschutzdosen </w:t>
      </w:r>
      <w:r w:rsidR="00F269F1">
        <w:rPr>
          <w:bCs/>
        </w:rPr>
        <w:t>k</w:t>
      </w:r>
      <w:r w:rsidR="001A28C2">
        <w:rPr>
          <w:bCs/>
        </w:rPr>
        <w:t xml:space="preserve">ombiniert </w:t>
      </w:r>
      <w:r w:rsidR="00E8502B">
        <w:rPr>
          <w:bCs/>
        </w:rPr>
        <w:t xml:space="preserve">geprüften und zertifizierten </w:t>
      </w:r>
      <w:r w:rsidR="001A28C2">
        <w:rPr>
          <w:bCs/>
        </w:rPr>
        <w:t>Feuerwiderstand</w:t>
      </w:r>
      <w:r w:rsidR="00A95555">
        <w:rPr>
          <w:bCs/>
        </w:rPr>
        <w:t xml:space="preserve"> mit Luftdichtheit und Schallschutz.</w:t>
      </w:r>
    </w:p>
    <w:p w14:paraId="540DF7DF" w14:textId="77777777" w:rsidR="006E33EC" w:rsidRDefault="006E33EC" w:rsidP="004A6F72">
      <w:pPr>
        <w:spacing w:line="360" w:lineRule="auto"/>
        <w:jc w:val="both"/>
        <w:rPr>
          <w:b/>
        </w:rPr>
      </w:pPr>
    </w:p>
    <w:p w14:paraId="34EF49D0" w14:textId="5113433C" w:rsidR="00E45456" w:rsidRDefault="00E45456" w:rsidP="004A6F72">
      <w:pPr>
        <w:spacing w:line="360" w:lineRule="auto"/>
        <w:jc w:val="both"/>
        <w:rPr>
          <w:bCs/>
        </w:rPr>
      </w:pPr>
      <w:r w:rsidRPr="00E45456">
        <w:rPr>
          <w:bCs/>
        </w:rPr>
        <w:t>02_KAISER_HWD68+Brandfall</w:t>
      </w:r>
    </w:p>
    <w:p w14:paraId="78F1A764" w14:textId="77777777" w:rsidR="00E45456" w:rsidRPr="00971A9B" w:rsidRDefault="003E5083" w:rsidP="00E45456">
      <w:pPr>
        <w:spacing w:line="360" w:lineRule="auto"/>
        <w:jc w:val="both"/>
        <w:rPr>
          <w:bCs/>
        </w:rPr>
      </w:pPr>
      <w:r w:rsidRPr="00F31036">
        <w:rPr>
          <w:bCs/>
        </w:rPr>
        <w:t>Im</w:t>
      </w:r>
      <w:r w:rsidR="00F31036">
        <w:rPr>
          <w:bCs/>
        </w:rPr>
        <w:t xml:space="preserve"> Brandfall reagiert der </w:t>
      </w:r>
      <w:r w:rsidR="00160B43">
        <w:rPr>
          <w:bCs/>
        </w:rPr>
        <w:t xml:space="preserve">in der HWD 68+ integrierte </w:t>
      </w:r>
      <w:r w:rsidR="003B3976">
        <w:rPr>
          <w:bCs/>
        </w:rPr>
        <w:t>Dämmschichtbildner in kürzester Zeit. Das Material schäumt auf</w:t>
      </w:r>
      <w:r w:rsidR="00C42536">
        <w:rPr>
          <w:bCs/>
        </w:rPr>
        <w:t xml:space="preserve"> und verschließt so zuverlässig die Installationsöffnung in der Wand.</w:t>
      </w:r>
      <w:r w:rsidR="00E45456">
        <w:rPr>
          <w:bCs/>
        </w:rPr>
        <w:t xml:space="preserve"> </w:t>
      </w:r>
      <w:r w:rsidR="00E45456" w:rsidRPr="00971A9B">
        <w:rPr>
          <w:bCs/>
        </w:rPr>
        <w:t>Selbst für den direkt gegenüberliegenden Einbau sind die Brandschutz-Hohlwanddosen zugelassen.</w:t>
      </w:r>
    </w:p>
    <w:p w14:paraId="473BC7F9" w14:textId="69AFA0DC" w:rsidR="006E33EC" w:rsidRDefault="006E33EC" w:rsidP="004A6F72">
      <w:pPr>
        <w:spacing w:line="360" w:lineRule="auto"/>
        <w:jc w:val="both"/>
        <w:rPr>
          <w:bCs/>
        </w:rPr>
      </w:pPr>
    </w:p>
    <w:p w14:paraId="4A1F0561" w14:textId="77777777" w:rsidR="007332BF" w:rsidRDefault="007332BF" w:rsidP="004A6F72">
      <w:pPr>
        <w:spacing w:line="360" w:lineRule="auto"/>
        <w:jc w:val="both"/>
        <w:rPr>
          <w:bCs/>
        </w:rPr>
      </w:pPr>
    </w:p>
    <w:p w14:paraId="76FEECD3" w14:textId="11BB09BE" w:rsidR="007332BF" w:rsidRDefault="00E45456" w:rsidP="004A6F72">
      <w:pPr>
        <w:spacing w:line="360" w:lineRule="auto"/>
        <w:jc w:val="both"/>
        <w:rPr>
          <w:bCs/>
        </w:rPr>
      </w:pPr>
      <w:r w:rsidRPr="00E45456">
        <w:rPr>
          <w:bCs/>
        </w:rPr>
        <w:t>03_KAISER_HWD68+_3fachkombination</w:t>
      </w:r>
    </w:p>
    <w:p w14:paraId="6C10C60D" w14:textId="4B6FE4E5" w:rsidR="00E45456" w:rsidRPr="00F31036" w:rsidRDefault="00E45456" w:rsidP="004A6F72">
      <w:pPr>
        <w:spacing w:line="360" w:lineRule="auto"/>
        <w:jc w:val="both"/>
        <w:rPr>
          <w:bCs/>
        </w:rPr>
      </w:pPr>
    </w:p>
    <w:p w14:paraId="2B74EB4B" w14:textId="77777777" w:rsidR="00E45456" w:rsidRDefault="00E45456" w:rsidP="004A6F72">
      <w:pPr>
        <w:spacing w:line="360" w:lineRule="auto"/>
        <w:jc w:val="both"/>
        <w:rPr>
          <w:bCs/>
        </w:rPr>
      </w:pPr>
    </w:p>
    <w:p w14:paraId="77A86E42" w14:textId="77777777" w:rsidR="00292660" w:rsidRDefault="00292660" w:rsidP="004A6F72">
      <w:pPr>
        <w:spacing w:line="360" w:lineRule="auto"/>
        <w:jc w:val="both"/>
        <w:rPr>
          <w:bCs/>
        </w:rPr>
      </w:pPr>
    </w:p>
    <w:p w14:paraId="35917564" w14:textId="77777777" w:rsidR="00292660" w:rsidRDefault="00292660" w:rsidP="004A6F72">
      <w:pPr>
        <w:spacing w:line="360" w:lineRule="auto"/>
        <w:jc w:val="both"/>
        <w:rPr>
          <w:bCs/>
        </w:rPr>
      </w:pPr>
    </w:p>
    <w:p w14:paraId="16038C60" w14:textId="4D9AB2FE" w:rsidR="00960D7A" w:rsidRDefault="00960D7A" w:rsidP="004A6F72">
      <w:pPr>
        <w:spacing w:line="360" w:lineRule="auto"/>
        <w:jc w:val="both"/>
        <w:rPr>
          <w:bCs/>
        </w:rPr>
      </w:pPr>
      <w:r>
        <w:rPr>
          <w:bCs/>
        </w:rPr>
        <w:t>Fotos: Ka</w:t>
      </w:r>
      <w:r w:rsidR="00D643D2">
        <w:rPr>
          <w:bCs/>
        </w:rPr>
        <w:t>iser GmbH &amp; Co. KG</w:t>
      </w:r>
    </w:p>
    <w:p w14:paraId="20332FD6" w14:textId="77777777" w:rsidR="00C17754" w:rsidRPr="00C929F8" w:rsidRDefault="00C17754" w:rsidP="004A6F72">
      <w:pPr>
        <w:spacing w:line="360" w:lineRule="auto"/>
        <w:jc w:val="both"/>
        <w:rPr>
          <w:bCs/>
        </w:rPr>
      </w:pPr>
    </w:p>
    <w:p w14:paraId="4B32E9DF" w14:textId="076A4FD2" w:rsidR="006E33EC" w:rsidRDefault="006E33EC" w:rsidP="004A6F72">
      <w:pPr>
        <w:spacing w:line="360" w:lineRule="auto"/>
        <w:jc w:val="both"/>
        <w:rPr>
          <w:b/>
        </w:rPr>
      </w:pPr>
    </w:p>
    <w:p w14:paraId="53CF8250" w14:textId="0BE3A5B8" w:rsidR="006E33EC" w:rsidRDefault="00E45456" w:rsidP="004A6F72">
      <w:pPr>
        <w:spacing w:line="360" w:lineRule="auto"/>
        <w:jc w:val="both"/>
        <w:rPr>
          <w:b/>
        </w:rPr>
      </w:pPr>
      <w:r>
        <w:rPr>
          <w:b/>
          <w:noProof/>
        </w:rPr>
        <w:drawing>
          <wp:anchor distT="0" distB="0" distL="114300" distR="114300" simplePos="0" relativeHeight="251658240" behindDoc="1" locked="0" layoutInCell="1" allowOverlap="1" wp14:anchorId="388ABC97" wp14:editId="2201082B">
            <wp:simplePos x="0" y="0"/>
            <wp:positionH relativeFrom="margin">
              <wp:align>left</wp:align>
            </wp:positionH>
            <wp:positionV relativeFrom="paragraph">
              <wp:posOffset>543560</wp:posOffset>
            </wp:positionV>
            <wp:extent cx="1501140" cy="1501140"/>
            <wp:effectExtent l="0" t="0" r="3810" b="3810"/>
            <wp:wrapTight wrapText="bothSides">
              <wp:wrapPolygon edited="0">
                <wp:start x="0" y="0"/>
                <wp:lineTo x="0" y="21381"/>
                <wp:lineTo x="21381" y="21381"/>
                <wp:lineTo x="21381" y="0"/>
                <wp:lineTo x="0" y="0"/>
              </wp:wrapPolygon>
            </wp:wrapTight>
            <wp:docPr id="120215489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01140" cy="15011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rPr>
        <w:t>Produktanimation:</w:t>
      </w:r>
    </w:p>
    <w:sectPr w:rsidR="006E33EC" w:rsidSect="00E11B15">
      <w:headerReference w:type="even" r:id="rId12"/>
      <w:headerReference w:type="default" r:id="rId13"/>
      <w:footerReference w:type="even" r:id="rId14"/>
      <w:footerReference w:type="default" r:id="rId15"/>
      <w:headerReference w:type="first" r:id="rId16"/>
      <w:footerReference w:type="first" r:id="rId17"/>
      <w:type w:val="oddPage"/>
      <w:pgSz w:w="11906" w:h="16838" w:code="9"/>
      <w:pgMar w:top="1701" w:right="3969" w:bottom="1701" w:left="1134" w:header="907"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5B0E96" w14:textId="77777777" w:rsidR="00954D20" w:rsidRDefault="00954D20">
      <w:r>
        <w:separator/>
      </w:r>
    </w:p>
    <w:p w14:paraId="664B720C" w14:textId="77777777" w:rsidR="00954D20" w:rsidRDefault="00954D20"/>
  </w:endnote>
  <w:endnote w:type="continuationSeparator" w:id="0">
    <w:p w14:paraId="314B655A" w14:textId="77777777" w:rsidR="00954D20" w:rsidRDefault="00954D20">
      <w:r>
        <w:continuationSeparator/>
      </w:r>
    </w:p>
    <w:p w14:paraId="347BFC25" w14:textId="77777777" w:rsidR="00954D20" w:rsidRDefault="00954D20"/>
  </w:endnote>
  <w:endnote w:type="continuationNotice" w:id="1">
    <w:p w14:paraId="6F2EBD0F" w14:textId="77777777" w:rsidR="00954D20" w:rsidRDefault="00954D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65 Bold">
    <w:altName w:val="Cambria"/>
    <w:panose1 w:val="00000000000000000000"/>
    <w:charset w:val="00"/>
    <w:family w:val="roman"/>
    <w:notTrueType/>
    <w:pitch w:val="variable"/>
    <w:sig w:usb0="00000003" w:usb1="00000000" w:usb2="00000000" w:usb3="00000000" w:csb0="00000001" w:csb1="00000000"/>
  </w:font>
  <w:font w:name="Frutiger LT 45 Light">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45 Light">
    <w:panose1 w:val="02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Md B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B11E9" w14:textId="77777777" w:rsidR="00A57336" w:rsidRDefault="00A57336">
    <w:pPr>
      <w:pStyle w:val="Fuzeile"/>
      <w:ind w:right="2408"/>
      <w:jc w:val="center"/>
    </w:pPr>
    <w:r>
      <w:t xml:space="preserve">Seite </w:t>
    </w:r>
    <w:r w:rsidR="00713038">
      <w:rPr>
        <w:b/>
        <w:sz w:val="24"/>
      </w:rPr>
      <w:fldChar w:fldCharType="begin"/>
    </w:r>
    <w:r>
      <w:rPr>
        <w:b/>
      </w:rPr>
      <w:instrText>PAGE</w:instrText>
    </w:r>
    <w:r w:rsidR="00713038">
      <w:rPr>
        <w:b/>
        <w:sz w:val="24"/>
      </w:rPr>
      <w:fldChar w:fldCharType="separate"/>
    </w:r>
    <w:r>
      <w:rPr>
        <w:b/>
        <w:noProof/>
      </w:rPr>
      <w:t>2</w:t>
    </w:r>
    <w:r w:rsidR="00713038">
      <w:rPr>
        <w:b/>
        <w:sz w:val="24"/>
      </w:rPr>
      <w:fldChar w:fldCharType="end"/>
    </w:r>
    <w:r>
      <w:t xml:space="preserve"> von </w:t>
    </w:r>
    <w:r w:rsidR="00713038">
      <w:rPr>
        <w:b/>
        <w:sz w:val="24"/>
      </w:rPr>
      <w:fldChar w:fldCharType="begin"/>
    </w:r>
    <w:r>
      <w:rPr>
        <w:b/>
      </w:rPr>
      <w:instrText>NUMPAGES</w:instrText>
    </w:r>
    <w:r w:rsidR="00713038">
      <w:rPr>
        <w:b/>
        <w:sz w:val="24"/>
      </w:rPr>
      <w:fldChar w:fldCharType="separate"/>
    </w:r>
    <w:r w:rsidR="004216FF">
      <w:rPr>
        <w:b/>
        <w:noProof/>
      </w:rPr>
      <w:t>9</w:t>
    </w:r>
    <w:r w:rsidR="00713038">
      <w:rPr>
        <w:b/>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94EF0"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4216FF">
      <w:rPr>
        <w:noProof/>
        <w:sz w:val="18"/>
        <w:szCs w:val="18"/>
      </w:rPr>
      <w:t>7</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4216FF">
      <w:rPr>
        <w:noProof/>
        <w:sz w:val="18"/>
        <w:szCs w:val="18"/>
      </w:rPr>
      <w:t>7</w:t>
    </w:r>
    <w:r w:rsidR="0071303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BEB88"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4216FF">
      <w:rPr>
        <w:noProof/>
        <w:sz w:val="18"/>
        <w:szCs w:val="18"/>
      </w:rPr>
      <w:t>1</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4216FF">
      <w:rPr>
        <w:noProof/>
        <w:sz w:val="18"/>
        <w:szCs w:val="18"/>
      </w:rPr>
      <w:t>7</w:t>
    </w:r>
    <w:r w:rsidR="0071303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FD82CD" w14:textId="77777777" w:rsidR="00954D20" w:rsidRDefault="00954D20">
      <w:r>
        <w:separator/>
      </w:r>
    </w:p>
    <w:p w14:paraId="248FDCB9" w14:textId="77777777" w:rsidR="00954D20" w:rsidRDefault="00954D20"/>
  </w:footnote>
  <w:footnote w:type="continuationSeparator" w:id="0">
    <w:p w14:paraId="0A855D7D" w14:textId="77777777" w:rsidR="00954D20" w:rsidRDefault="00954D20">
      <w:r>
        <w:continuationSeparator/>
      </w:r>
    </w:p>
    <w:p w14:paraId="3960295A" w14:textId="77777777" w:rsidR="00954D20" w:rsidRDefault="00954D20"/>
  </w:footnote>
  <w:footnote w:type="continuationNotice" w:id="1">
    <w:p w14:paraId="7BA3C650" w14:textId="77777777" w:rsidR="00954D20" w:rsidRDefault="00954D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E01AB" w14:textId="77777777" w:rsidR="00A57336" w:rsidRDefault="00206388" w:rsidP="00096EFD">
    <w:pPr>
      <w:pStyle w:val="Kopfzeile"/>
    </w:pPr>
    <w:r>
      <w:rPr>
        <w:noProof/>
      </w:rPr>
      <w:drawing>
        <wp:anchor distT="0" distB="0" distL="114300" distR="114300" simplePos="0" relativeHeight="251658242" behindDoc="1" locked="0" layoutInCell="1" allowOverlap="1" wp14:anchorId="4DB810A0" wp14:editId="2962BBA5">
          <wp:simplePos x="0" y="0"/>
          <wp:positionH relativeFrom="column">
            <wp:posOffset>4264025</wp:posOffset>
          </wp:positionH>
          <wp:positionV relativeFrom="paragraph">
            <wp:posOffset>-66040</wp:posOffset>
          </wp:positionV>
          <wp:extent cx="1713865" cy="350520"/>
          <wp:effectExtent l="19050" t="0" r="635" b="0"/>
          <wp:wrapTight wrapText="bothSides">
            <wp:wrapPolygon edited="0">
              <wp:start x="-240" y="0"/>
              <wp:lineTo x="-240" y="19957"/>
              <wp:lineTo x="21608" y="19957"/>
              <wp:lineTo x="21608" y="0"/>
              <wp:lineTo x="-240" y="0"/>
            </wp:wrapPolygon>
          </wp:wrapTight>
          <wp:docPr id="1872211631" name="Grafik 1872211631" descr="KAISE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descr="KAISER-Logo"/>
                  <pic:cNvPicPr>
                    <a:picLocks noChangeAspect="1" noChangeArrowheads="1"/>
                  </pic:cNvPicPr>
                </pic:nvPicPr>
                <pic:blipFill>
                  <a:blip r:embed="rId1"/>
                  <a:srcRect/>
                  <a:stretch>
                    <a:fillRect/>
                  </a:stretch>
                </pic:blipFill>
                <pic:spPr bwMode="auto">
                  <a:xfrm>
                    <a:off x="0" y="0"/>
                    <a:ext cx="1713865" cy="350520"/>
                  </a:xfrm>
                  <a:prstGeom prst="rect">
                    <a:avLst/>
                  </a:prstGeom>
                  <a:noFill/>
                  <a:ln w="9525">
                    <a:noFill/>
                    <a:miter lim="800000"/>
                    <a:headEnd/>
                    <a:tailEnd/>
                  </a:ln>
                </pic:spPr>
              </pic:pic>
            </a:graphicData>
          </a:graphic>
        </wp:anchor>
      </w:drawing>
    </w:r>
    <w:r w:rsidR="00032467">
      <w:rPr>
        <w:noProof/>
      </w:rPr>
      <mc:AlternateContent>
        <mc:Choice Requires="wps">
          <w:drawing>
            <wp:anchor distT="0" distB="0" distL="114300" distR="114300" simplePos="0" relativeHeight="251658243" behindDoc="0" locked="1" layoutInCell="1" allowOverlap="1" wp14:anchorId="4BC56389" wp14:editId="6E885A41">
              <wp:simplePos x="0" y="0"/>
              <wp:positionH relativeFrom="page">
                <wp:posOffset>5499100</wp:posOffset>
              </wp:positionH>
              <wp:positionV relativeFrom="page">
                <wp:posOffset>1230630</wp:posOffset>
              </wp:positionV>
              <wp:extent cx="1828800" cy="4057650"/>
              <wp:effectExtent l="3175" t="1905"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B69D7A"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7C420F9" w14:textId="77777777" w:rsidR="00A57336" w:rsidRPr="00A44007" w:rsidRDefault="00A57336">
                          <w:pPr>
                            <w:spacing w:line="240" w:lineRule="atLeast"/>
                            <w:rPr>
                              <w:sz w:val="18"/>
                              <w:szCs w:val="18"/>
                              <w:lang w:val="en-US"/>
                            </w:rPr>
                          </w:pPr>
                          <w:r w:rsidRPr="00A44007">
                            <w:rPr>
                              <w:sz w:val="18"/>
                              <w:szCs w:val="18"/>
                              <w:lang w:val="en-US"/>
                            </w:rPr>
                            <w:t>Ramsloh 4</w:t>
                          </w:r>
                        </w:p>
                        <w:p w14:paraId="5A31A727" w14:textId="77777777" w:rsidR="00A57336" w:rsidRDefault="00A57336">
                          <w:pPr>
                            <w:spacing w:line="240" w:lineRule="atLeast"/>
                            <w:rPr>
                              <w:sz w:val="18"/>
                              <w:szCs w:val="18"/>
                            </w:rPr>
                          </w:pPr>
                          <w:r>
                            <w:rPr>
                              <w:sz w:val="18"/>
                              <w:szCs w:val="18"/>
                            </w:rPr>
                            <w:t>D-58579 Schalksmühle</w:t>
                          </w:r>
                        </w:p>
                        <w:p w14:paraId="3DE673EF" w14:textId="77777777" w:rsidR="00A57336" w:rsidRDefault="00A57336">
                          <w:pPr>
                            <w:spacing w:line="240" w:lineRule="atLeast"/>
                            <w:rPr>
                              <w:sz w:val="18"/>
                              <w:szCs w:val="18"/>
                            </w:rPr>
                          </w:pPr>
                        </w:p>
                        <w:p w14:paraId="4CFA7FD3" w14:textId="77777777" w:rsidR="00A57336" w:rsidRDefault="00A57336">
                          <w:pPr>
                            <w:spacing w:line="240" w:lineRule="atLeast"/>
                            <w:rPr>
                              <w:sz w:val="18"/>
                              <w:szCs w:val="18"/>
                            </w:rPr>
                          </w:pPr>
                          <w:r>
                            <w:rPr>
                              <w:sz w:val="18"/>
                              <w:szCs w:val="18"/>
                            </w:rPr>
                            <w:t>Tel.: +49(0)23 55 / 8 09-0</w:t>
                          </w:r>
                        </w:p>
                        <w:p w14:paraId="41069FFD" w14:textId="77777777" w:rsidR="00A57336" w:rsidRDefault="00A57336">
                          <w:pPr>
                            <w:spacing w:line="240" w:lineRule="atLeast"/>
                            <w:rPr>
                              <w:sz w:val="18"/>
                              <w:szCs w:val="18"/>
                            </w:rPr>
                          </w:pPr>
                          <w:r>
                            <w:rPr>
                              <w:sz w:val="18"/>
                              <w:szCs w:val="18"/>
                            </w:rPr>
                            <w:t xml:space="preserve">Fax: +49(0)23 55 / 8 09-21 </w:t>
                          </w:r>
                        </w:p>
                        <w:p w14:paraId="36347AB0" w14:textId="77777777" w:rsidR="00A57336" w:rsidRDefault="00A57336">
                          <w:pPr>
                            <w:spacing w:line="240" w:lineRule="atLeast"/>
                            <w:rPr>
                              <w:sz w:val="18"/>
                              <w:szCs w:val="18"/>
                            </w:rPr>
                          </w:pPr>
                        </w:p>
                        <w:p w14:paraId="16537A3F" w14:textId="77777777" w:rsidR="00A57336" w:rsidRDefault="00A57336">
                          <w:pPr>
                            <w:spacing w:line="240" w:lineRule="atLeast"/>
                            <w:rPr>
                              <w:sz w:val="18"/>
                              <w:szCs w:val="18"/>
                            </w:rPr>
                          </w:pPr>
                          <w:r>
                            <w:rPr>
                              <w:sz w:val="18"/>
                              <w:szCs w:val="18"/>
                            </w:rPr>
                            <w:t>info@kaiser-elektro.de</w:t>
                          </w:r>
                        </w:p>
                        <w:p w14:paraId="1B85813B" w14:textId="77777777" w:rsidR="00A57336" w:rsidRDefault="00A57336">
                          <w:pPr>
                            <w:spacing w:line="240" w:lineRule="atLeast"/>
                            <w:rPr>
                              <w:sz w:val="18"/>
                              <w:szCs w:val="18"/>
                            </w:rPr>
                          </w:pPr>
                          <w:r>
                            <w:rPr>
                              <w:sz w:val="18"/>
                              <w:szCs w:val="18"/>
                            </w:rPr>
                            <w:t>www.kaiser-elektro.de</w:t>
                          </w:r>
                        </w:p>
                        <w:p w14:paraId="6BBB6CB4" w14:textId="77777777" w:rsidR="00A57336" w:rsidRDefault="00A57336">
                          <w:pPr>
                            <w:spacing w:line="240" w:lineRule="atLeast"/>
                            <w:rPr>
                              <w:sz w:val="18"/>
                              <w:szCs w:val="18"/>
                            </w:rPr>
                          </w:pPr>
                        </w:p>
                        <w:p w14:paraId="10461F0B"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56389" id="_x0000_t202" coordsize="21600,21600" o:spt="202" path="m,l,21600r21600,l21600,xe">
              <v:stroke joinstyle="miter"/>
              <v:path gradientshapeok="t" o:connecttype="rect"/>
            </v:shapetype>
            <v:shape id="Textfeld 5" o:spid="_x0000_s1027" type="#_x0000_t202" style="position:absolute;left:0;text-align:left;margin-left:433pt;margin-top:96.9pt;width:2in;height:319.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" filled="f" stroked="f">
              <v:textbox inset="0">
                <w:txbxContent>
                  <w:p w14:paraId="2BB69D7A"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7C420F9" w14:textId="77777777" w:rsidR="00A57336" w:rsidRPr="00A44007" w:rsidRDefault="00A57336">
                    <w:pPr>
                      <w:spacing w:line="240" w:lineRule="atLeast"/>
                      <w:rPr>
                        <w:sz w:val="18"/>
                        <w:szCs w:val="18"/>
                        <w:lang w:val="en-US"/>
                      </w:rPr>
                    </w:pPr>
                    <w:r w:rsidRPr="00A44007">
                      <w:rPr>
                        <w:sz w:val="18"/>
                        <w:szCs w:val="18"/>
                        <w:lang w:val="en-US"/>
                      </w:rPr>
                      <w:t>Ramsloh 4</w:t>
                    </w:r>
                  </w:p>
                  <w:p w14:paraId="5A31A727" w14:textId="77777777" w:rsidR="00A57336" w:rsidRDefault="00A57336">
                    <w:pPr>
                      <w:spacing w:line="240" w:lineRule="atLeast"/>
                      <w:rPr>
                        <w:sz w:val="18"/>
                        <w:szCs w:val="18"/>
                      </w:rPr>
                    </w:pPr>
                    <w:r>
                      <w:rPr>
                        <w:sz w:val="18"/>
                        <w:szCs w:val="18"/>
                      </w:rPr>
                      <w:t>D-58579 Schalksmühle</w:t>
                    </w:r>
                  </w:p>
                  <w:p w14:paraId="3DE673EF" w14:textId="77777777" w:rsidR="00A57336" w:rsidRDefault="00A57336">
                    <w:pPr>
                      <w:spacing w:line="240" w:lineRule="atLeast"/>
                      <w:rPr>
                        <w:sz w:val="18"/>
                        <w:szCs w:val="18"/>
                      </w:rPr>
                    </w:pPr>
                  </w:p>
                  <w:p w14:paraId="4CFA7FD3" w14:textId="77777777" w:rsidR="00A57336" w:rsidRDefault="00A57336">
                    <w:pPr>
                      <w:spacing w:line="240" w:lineRule="atLeast"/>
                      <w:rPr>
                        <w:sz w:val="18"/>
                        <w:szCs w:val="18"/>
                      </w:rPr>
                    </w:pPr>
                    <w:r>
                      <w:rPr>
                        <w:sz w:val="18"/>
                        <w:szCs w:val="18"/>
                      </w:rPr>
                      <w:t>Tel.: +49(0)23 55 / 8 09-0</w:t>
                    </w:r>
                  </w:p>
                  <w:p w14:paraId="41069FFD" w14:textId="77777777" w:rsidR="00A57336" w:rsidRDefault="00A57336">
                    <w:pPr>
                      <w:spacing w:line="240" w:lineRule="atLeast"/>
                      <w:rPr>
                        <w:sz w:val="18"/>
                        <w:szCs w:val="18"/>
                      </w:rPr>
                    </w:pPr>
                    <w:r>
                      <w:rPr>
                        <w:sz w:val="18"/>
                        <w:szCs w:val="18"/>
                      </w:rPr>
                      <w:t xml:space="preserve">Fax: +49(0)23 55 / 8 09-21 </w:t>
                    </w:r>
                  </w:p>
                  <w:p w14:paraId="36347AB0" w14:textId="77777777" w:rsidR="00A57336" w:rsidRDefault="00A57336">
                    <w:pPr>
                      <w:spacing w:line="240" w:lineRule="atLeast"/>
                      <w:rPr>
                        <w:sz w:val="18"/>
                        <w:szCs w:val="18"/>
                      </w:rPr>
                    </w:pPr>
                  </w:p>
                  <w:p w14:paraId="16537A3F" w14:textId="77777777" w:rsidR="00A57336" w:rsidRDefault="00A57336">
                    <w:pPr>
                      <w:spacing w:line="240" w:lineRule="atLeast"/>
                      <w:rPr>
                        <w:sz w:val="18"/>
                        <w:szCs w:val="18"/>
                      </w:rPr>
                    </w:pPr>
                    <w:r>
                      <w:rPr>
                        <w:sz w:val="18"/>
                        <w:szCs w:val="18"/>
                      </w:rPr>
                      <w:t>info@kaiser-elektro.de</w:t>
                    </w:r>
                  </w:p>
                  <w:p w14:paraId="1B85813B" w14:textId="77777777" w:rsidR="00A57336" w:rsidRDefault="00A57336">
                    <w:pPr>
                      <w:spacing w:line="240" w:lineRule="atLeast"/>
                      <w:rPr>
                        <w:sz w:val="18"/>
                        <w:szCs w:val="18"/>
                      </w:rPr>
                    </w:pPr>
                    <w:r>
                      <w:rPr>
                        <w:sz w:val="18"/>
                        <w:szCs w:val="18"/>
                      </w:rPr>
                      <w:t>www.kaiser-elektro.de</w:t>
                    </w:r>
                  </w:p>
                  <w:p w14:paraId="6BBB6CB4" w14:textId="77777777" w:rsidR="00A57336" w:rsidRDefault="00A57336">
                    <w:pPr>
                      <w:spacing w:line="240" w:lineRule="atLeast"/>
                      <w:rPr>
                        <w:sz w:val="18"/>
                        <w:szCs w:val="18"/>
                      </w:rPr>
                    </w:pPr>
                  </w:p>
                  <w:p w14:paraId="10461F0B"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D45EF" w14:textId="77777777" w:rsidR="00A57336" w:rsidRDefault="00206388" w:rsidP="00096EFD">
    <w:pPr>
      <w:pStyle w:val="Kopfzeile"/>
    </w:pPr>
    <w:r>
      <w:rPr>
        <w:noProof/>
        <w:sz w:val="20"/>
      </w:rPr>
      <w:drawing>
        <wp:anchor distT="0" distB="0" distL="114300" distR="114300" simplePos="0" relativeHeight="251658246" behindDoc="0" locked="0" layoutInCell="1" allowOverlap="1" wp14:anchorId="7FFB677F" wp14:editId="6ABE64F3">
          <wp:simplePos x="0" y="0"/>
          <wp:positionH relativeFrom="column">
            <wp:posOffset>4540250</wp:posOffset>
          </wp:positionH>
          <wp:positionV relativeFrom="paragraph">
            <wp:posOffset>46990</wp:posOffset>
          </wp:positionV>
          <wp:extent cx="1676400" cy="448945"/>
          <wp:effectExtent l="19050" t="0" r="0" b="0"/>
          <wp:wrapNone/>
          <wp:docPr id="1133175859" name="Grafik 1133175859"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r w:rsidR="00032467">
      <w:rPr>
        <w:noProof/>
      </w:rPr>
      <mc:AlternateContent>
        <mc:Choice Requires="wps">
          <w:drawing>
            <wp:anchor distT="0" distB="0" distL="114300" distR="114300" simplePos="0" relativeHeight="251658244" behindDoc="0" locked="1" layoutInCell="1" allowOverlap="1" wp14:anchorId="2533BB2F" wp14:editId="4CA0CC0C">
              <wp:simplePos x="0" y="0"/>
              <wp:positionH relativeFrom="page">
                <wp:posOffset>5346700</wp:posOffset>
              </wp:positionH>
              <wp:positionV relativeFrom="page">
                <wp:posOffset>1078230</wp:posOffset>
              </wp:positionV>
              <wp:extent cx="1828800" cy="4057650"/>
              <wp:effectExtent l="3175" t="1905" r="0" b="0"/>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917DF"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49858E78" w14:textId="77777777" w:rsidR="00A57336" w:rsidRPr="00A44007" w:rsidRDefault="00A57336">
                          <w:pPr>
                            <w:spacing w:line="240" w:lineRule="atLeast"/>
                            <w:rPr>
                              <w:sz w:val="18"/>
                              <w:szCs w:val="18"/>
                              <w:lang w:val="en-US"/>
                            </w:rPr>
                          </w:pPr>
                          <w:r w:rsidRPr="00A44007">
                            <w:rPr>
                              <w:sz w:val="18"/>
                              <w:szCs w:val="18"/>
                              <w:lang w:val="en-US"/>
                            </w:rPr>
                            <w:t>Ramsloh 4</w:t>
                          </w:r>
                        </w:p>
                        <w:p w14:paraId="23B75DDF" w14:textId="77777777" w:rsidR="00A57336" w:rsidRDefault="00A57336">
                          <w:pPr>
                            <w:spacing w:line="240" w:lineRule="atLeast"/>
                            <w:rPr>
                              <w:sz w:val="18"/>
                              <w:szCs w:val="18"/>
                            </w:rPr>
                          </w:pPr>
                          <w:r>
                            <w:rPr>
                              <w:sz w:val="18"/>
                              <w:szCs w:val="18"/>
                            </w:rPr>
                            <w:t>D-58579 Schalksmühle</w:t>
                          </w:r>
                        </w:p>
                        <w:p w14:paraId="4C990A67" w14:textId="77777777" w:rsidR="00A57336" w:rsidRDefault="00A57336">
                          <w:pPr>
                            <w:spacing w:line="240" w:lineRule="atLeast"/>
                            <w:rPr>
                              <w:sz w:val="18"/>
                              <w:szCs w:val="18"/>
                            </w:rPr>
                          </w:pPr>
                        </w:p>
                        <w:p w14:paraId="2630FBD1" w14:textId="77777777" w:rsidR="00A57336" w:rsidRDefault="00A57336">
                          <w:pPr>
                            <w:spacing w:line="240" w:lineRule="atLeast"/>
                            <w:rPr>
                              <w:sz w:val="18"/>
                              <w:szCs w:val="18"/>
                            </w:rPr>
                          </w:pPr>
                          <w:r>
                            <w:rPr>
                              <w:sz w:val="18"/>
                              <w:szCs w:val="18"/>
                            </w:rPr>
                            <w:t>Tel.: +49(0)23 55 / 8 09-0</w:t>
                          </w:r>
                        </w:p>
                        <w:p w14:paraId="40395811" w14:textId="77777777" w:rsidR="00A57336" w:rsidRDefault="00A57336">
                          <w:pPr>
                            <w:spacing w:line="240" w:lineRule="atLeast"/>
                            <w:rPr>
                              <w:sz w:val="18"/>
                              <w:szCs w:val="18"/>
                            </w:rPr>
                          </w:pPr>
                          <w:r>
                            <w:rPr>
                              <w:sz w:val="18"/>
                              <w:szCs w:val="18"/>
                            </w:rPr>
                            <w:t xml:space="preserve">Fax: +49(0)23 55 / 8 09-21 </w:t>
                          </w:r>
                        </w:p>
                        <w:p w14:paraId="72F46787" w14:textId="77777777" w:rsidR="00A57336" w:rsidRDefault="00A57336">
                          <w:pPr>
                            <w:spacing w:line="240" w:lineRule="atLeast"/>
                            <w:rPr>
                              <w:sz w:val="18"/>
                              <w:szCs w:val="18"/>
                            </w:rPr>
                          </w:pPr>
                        </w:p>
                        <w:p w14:paraId="2534A0B4" w14:textId="77777777" w:rsidR="00A57336" w:rsidRDefault="00A57336">
                          <w:pPr>
                            <w:spacing w:line="240" w:lineRule="atLeast"/>
                            <w:rPr>
                              <w:sz w:val="18"/>
                              <w:szCs w:val="18"/>
                            </w:rPr>
                          </w:pPr>
                          <w:r>
                            <w:rPr>
                              <w:sz w:val="18"/>
                              <w:szCs w:val="18"/>
                            </w:rPr>
                            <w:t>info@kaiser-elektro.de</w:t>
                          </w:r>
                        </w:p>
                        <w:p w14:paraId="6F05DA33" w14:textId="77777777" w:rsidR="00A57336" w:rsidRDefault="00A57336">
                          <w:pPr>
                            <w:spacing w:line="240" w:lineRule="atLeast"/>
                            <w:rPr>
                              <w:sz w:val="18"/>
                              <w:szCs w:val="18"/>
                            </w:rPr>
                          </w:pPr>
                          <w:r>
                            <w:rPr>
                              <w:sz w:val="18"/>
                              <w:szCs w:val="18"/>
                            </w:rPr>
                            <w:t>www.kaiser-elektro.de</w:t>
                          </w:r>
                        </w:p>
                        <w:p w14:paraId="4E90DB4D" w14:textId="77777777" w:rsidR="00A57336" w:rsidRDefault="00A57336">
                          <w:pPr>
                            <w:spacing w:line="240" w:lineRule="atLeast"/>
                            <w:rPr>
                              <w:sz w:val="18"/>
                              <w:szCs w:val="18"/>
                            </w:rPr>
                          </w:pPr>
                        </w:p>
                        <w:p w14:paraId="2639EDB8"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33BB2F" id="_x0000_t202" coordsize="21600,21600" o:spt="202" path="m,l,21600r21600,l21600,xe">
              <v:stroke joinstyle="miter"/>
              <v:path gradientshapeok="t" o:connecttype="rect"/>
            </v:shapetype>
            <v:shape id="Textfeld 4" o:spid="_x0000_s1028" type="#_x0000_t202" style="position:absolute;left:0;text-align:left;margin-left:421pt;margin-top:84.9pt;width:2in;height:319.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" filled="f" stroked="f">
              <v:textbox inset="0">
                <w:txbxContent>
                  <w:p w14:paraId="3E2917DF"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49858E78" w14:textId="77777777" w:rsidR="00A57336" w:rsidRPr="00A44007" w:rsidRDefault="00A57336">
                    <w:pPr>
                      <w:spacing w:line="240" w:lineRule="atLeast"/>
                      <w:rPr>
                        <w:sz w:val="18"/>
                        <w:szCs w:val="18"/>
                        <w:lang w:val="en-US"/>
                      </w:rPr>
                    </w:pPr>
                    <w:r w:rsidRPr="00A44007">
                      <w:rPr>
                        <w:sz w:val="18"/>
                        <w:szCs w:val="18"/>
                        <w:lang w:val="en-US"/>
                      </w:rPr>
                      <w:t>Ramsloh 4</w:t>
                    </w:r>
                  </w:p>
                  <w:p w14:paraId="23B75DDF" w14:textId="77777777" w:rsidR="00A57336" w:rsidRDefault="00A57336">
                    <w:pPr>
                      <w:spacing w:line="240" w:lineRule="atLeast"/>
                      <w:rPr>
                        <w:sz w:val="18"/>
                        <w:szCs w:val="18"/>
                      </w:rPr>
                    </w:pPr>
                    <w:r>
                      <w:rPr>
                        <w:sz w:val="18"/>
                        <w:szCs w:val="18"/>
                      </w:rPr>
                      <w:t>D-58579 Schalksmühle</w:t>
                    </w:r>
                  </w:p>
                  <w:p w14:paraId="4C990A67" w14:textId="77777777" w:rsidR="00A57336" w:rsidRDefault="00A57336">
                    <w:pPr>
                      <w:spacing w:line="240" w:lineRule="atLeast"/>
                      <w:rPr>
                        <w:sz w:val="18"/>
                        <w:szCs w:val="18"/>
                      </w:rPr>
                    </w:pPr>
                  </w:p>
                  <w:p w14:paraId="2630FBD1" w14:textId="77777777" w:rsidR="00A57336" w:rsidRDefault="00A57336">
                    <w:pPr>
                      <w:spacing w:line="240" w:lineRule="atLeast"/>
                      <w:rPr>
                        <w:sz w:val="18"/>
                        <w:szCs w:val="18"/>
                      </w:rPr>
                    </w:pPr>
                    <w:r>
                      <w:rPr>
                        <w:sz w:val="18"/>
                        <w:szCs w:val="18"/>
                      </w:rPr>
                      <w:t>Tel.: +49(0)23 55 / 8 09-0</w:t>
                    </w:r>
                  </w:p>
                  <w:p w14:paraId="40395811" w14:textId="77777777" w:rsidR="00A57336" w:rsidRDefault="00A57336">
                    <w:pPr>
                      <w:spacing w:line="240" w:lineRule="atLeast"/>
                      <w:rPr>
                        <w:sz w:val="18"/>
                        <w:szCs w:val="18"/>
                      </w:rPr>
                    </w:pPr>
                    <w:r>
                      <w:rPr>
                        <w:sz w:val="18"/>
                        <w:szCs w:val="18"/>
                      </w:rPr>
                      <w:t xml:space="preserve">Fax: +49(0)23 55 / 8 09-21 </w:t>
                    </w:r>
                  </w:p>
                  <w:p w14:paraId="72F46787" w14:textId="77777777" w:rsidR="00A57336" w:rsidRDefault="00A57336">
                    <w:pPr>
                      <w:spacing w:line="240" w:lineRule="atLeast"/>
                      <w:rPr>
                        <w:sz w:val="18"/>
                        <w:szCs w:val="18"/>
                      </w:rPr>
                    </w:pPr>
                  </w:p>
                  <w:p w14:paraId="2534A0B4" w14:textId="77777777" w:rsidR="00A57336" w:rsidRDefault="00A57336">
                    <w:pPr>
                      <w:spacing w:line="240" w:lineRule="atLeast"/>
                      <w:rPr>
                        <w:sz w:val="18"/>
                        <w:szCs w:val="18"/>
                      </w:rPr>
                    </w:pPr>
                    <w:r>
                      <w:rPr>
                        <w:sz w:val="18"/>
                        <w:szCs w:val="18"/>
                      </w:rPr>
                      <w:t>info@kaiser-elektro.de</w:t>
                    </w:r>
                  </w:p>
                  <w:p w14:paraId="6F05DA33" w14:textId="77777777" w:rsidR="00A57336" w:rsidRDefault="00A57336">
                    <w:pPr>
                      <w:spacing w:line="240" w:lineRule="atLeast"/>
                      <w:rPr>
                        <w:sz w:val="18"/>
                        <w:szCs w:val="18"/>
                      </w:rPr>
                    </w:pPr>
                    <w:r>
                      <w:rPr>
                        <w:sz w:val="18"/>
                        <w:szCs w:val="18"/>
                      </w:rPr>
                      <w:t>www.kaiser-elektro.de</w:t>
                    </w:r>
                  </w:p>
                  <w:p w14:paraId="4E90DB4D" w14:textId="77777777" w:rsidR="00A57336" w:rsidRDefault="00A57336">
                    <w:pPr>
                      <w:spacing w:line="240" w:lineRule="atLeast"/>
                      <w:rPr>
                        <w:sz w:val="18"/>
                        <w:szCs w:val="18"/>
                      </w:rPr>
                    </w:pPr>
                  </w:p>
                  <w:p w14:paraId="2639EDB8"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B4A64" w14:textId="77777777" w:rsidR="00A57336" w:rsidRDefault="00206388" w:rsidP="00096EFD">
    <w:pPr>
      <w:pStyle w:val="Kopfzeile"/>
    </w:pPr>
    <w:r>
      <w:rPr>
        <w:noProof/>
      </w:rPr>
      <w:drawing>
        <wp:anchor distT="0" distB="0" distL="114300" distR="114300" simplePos="0" relativeHeight="251658245" behindDoc="0" locked="0" layoutInCell="1" allowOverlap="1" wp14:anchorId="4FC0B742" wp14:editId="2F434315">
          <wp:simplePos x="0" y="0"/>
          <wp:positionH relativeFrom="column">
            <wp:posOffset>4540250</wp:posOffset>
          </wp:positionH>
          <wp:positionV relativeFrom="paragraph">
            <wp:posOffset>-10160</wp:posOffset>
          </wp:positionV>
          <wp:extent cx="1676400" cy="448945"/>
          <wp:effectExtent l="19050" t="0" r="0" b="0"/>
          <wp:wrapNone/>
          <wp:docPr id="904368901" name="Grafik 904368901"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p>
  <w:p w14:paraId="1081E37B" w14:textId="77777777" w:rsidR="00A57336" w:rsidRDefault="00A57336" w:rsidP="00096EFD">
    <w:pPr>
      <w:pStyle w:val="Kopfzeile"/>
    </w:pPr>
  </w:p>
  <w:p w14:paraId="6200909E" w14:textId="77777777" w:rsidR="00A57336" w:rsidRDefault="00032467" w:rsidP="00096EFD">
    <w:pPr>
      <w:pStyle w:val="Kopfzeile"/>
    </w:pPr>
    <w:r>
      <w:rPr>
        <w:noProof/>
      </w:rPr>
      <mc:AlternateContent>
        <mc:Choice Requires="wps">
          <w:drawing>
            <wp:anchor distT="0" distB="0" distL="114300" distR="114300" simplePos="0" relativeHeight="251658241" behindDoc="0" locked="1" layoutInCell="1" allowOverlap="1" wp14:anchorId="427149E1" wp14:editId="0F2C20FF">
              <wp:simplePos x="0" y="0"/>
              <wp:positionH relativeFrom="page">
                <wp:posOffset>5346700</wp:posOffset>
              </wp:positionH>
              <wp:positionV relativeFrom="page">
                <wp:posOffset>7290435</wp:posOffset>
              </wp:positionV>
              <wp:extent cx="1828800" cy="2072640"/>
              <wp:effectExtent l="3175" t="381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07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3A1A0" w14:textId="77777777" w:rsidR="00A57336" w:rsidRDefault="00A57336">
                          <w:pPr>
                            <w:spacing w:line="240" w:lineRule="atLeast"/>
                            <w:rPr>
                              <w:b/>
                              <w:sz w:val="18"/>
                              <w:szCs w:val="18"/>
                            </w:rPr>
                          </w:pPr>
                        </w:p>
                        <w:p w14:paraId="5C2C2BE0" w14:textId="77777777" w:rsidR="00A57336" w:rsidRDefault="00A57336">
                          <w:pPr>
                            <w:spacing w:line="240" w:lineRule="atLeast"/>
                            <w:rPr>
                              <w:b/>
                              <w:sz w:val="18"/>
                              <w:szCs w:val="18"/>
                            </w:rPr>
                          </w:pPr>
                        </w:p>
                        <w:p w14:paraId="259C056C" w14:textId="77777777" w:rsidR="00A57336" w:rsidRDefault="00A57336">
                          <w:pPr>
                            <w:spacing w:line="240" w:lineRule="atLeast"/>
                            <w:rPr>
                              <w:b/>
                              <w:sz w:val="18"/>
                              <w:szCs w:val="18"/>
                            </w:rPr>
                          </w:pPr>
                        </w:p>
                        <w:p w14:paraId="6D88B9ED" w14:textId="77777777" w:rsidR="00A57336" w:rsidRDefault="00A57336">
                          <w:pPr>
                            <w:spacing w:line="240" w:lineRule="atLeast"/>
                            <w:rPr>
                              <w:b/>
                              <w:sz w:val="18"/>
                              <w:szCs w:val="18"/>
                            </w:rPr>
                          </w:pPr>
                        </w:p>
                        <w:p w14:paraId="3151B40E" w14:textId="77777777" w:rsidR="00A57336" w:rsidRDefault="00A57336">
                          <w:pPr>
                            <w:spacing w:line="240" w:lineRule="atLeast"/>
                            <w:rPr>
                              <w:b/>
                              <w:sz w:val="18"/>
                              <w:szCs w:val="18"/>
                            </w:rPr>
                          </w:pPr>
                          <w:r>
                            <w:rPr>
                              <w:b/>
                              <w:sz w:val="18"/>
                              <w:szCs w:val="18"/>
                            </w:rPr>
                            <w:t>Verantwortlich:</w:t>
                          </w:r>
                        </w:p>
                        <w:p w14:paraId="267559C6" w14:textId="77777777" w:rsidR="00A57336" w:rsidRDefault="00A57336">
                          <w:pPr>
                            <w:spacing w:line="240" w:lineRule="atLeast"/>
                            <w:rPr>
                              <w:sz w:val="18"/>
                              <w:szCs w:val="18"/>
                            </w:rPr>
                          </w:pPr>
                          <w:r>
                            <w:rPr>
                              <w:sz w:val="18"/>
                              <w:szCs w:val="18"/>
                            </w:rPr>
                            <w:t>Norbert Gornik</w:t>
                          </w:r>
                        </w:p>
                        <w:p w14:paraId="7F01CEDA" w14:textId="77777777" w:rsidR="00A57336" w:rsidRDefault="00A57336">
                          <w:pPr>
                            <w:spacing w:line="240" w:lineRule="atLeast"/>
                            <w:rPr>
                              <w:sz w:val="18"/>
                              <w:szCs w:val="18"/>
                            </w:rPr>
                          </w:pPr>
                          <w:r>
                            <w:rPr>
                              <w:sz w:val="18"/>
                              <w:szCs w:val="18"/>
                            </w:rPr>
                            <w:t>Marketingleiter</w:t>
                          </w:r>
                        </w:p>
                        <w:p w14:paraId="03697DCE" w14:textId="77777777" w:rsidR="00A57336" w:rsidRDefault="00A57336">
                          <w:pPr>
                            <w:spacing w:line="240" w:lineRule="atLeast"/>
                            <w:rPr>
                              <w:sz w:val="18"/>
                              <w:szCs w:val="18"/>
                            </w:rPr>
                          </w:pPr>
                        </w:p>
                        <w:p w14:paraId="010BFE03" w14:textId="77777777" w:rsidR="00A57336" w:rsidRDefault="00A57336">
                          <w:pPr>
                            <w:spacing w:line="240" w:lineRule="atLeast"/>
                            <w:rPr>
                              <w:b/>
                              <w:sz w:val="18"/>
                              <w:szCs w:val="18"/>
                            </w:rPr>
                          </w:pPr>
                          <w:r>
                            <w:rPr>
                              <w:b/>
                              <w:sz w:val="18"/>
                              <w:szCs w:val="18"/>
                            </w:rPr>
                            <w:t>Ansprechpartner:</w:t>
                          </w:r>
                        </w:p>
                        <w:p w14:paraId="441C7914" w14:textId="77777777" w:rsidR="00A57336" w:rsidRDefault="00A57336">
                          <w:pPr>
                            <w:spacing w:line="240" w:lineRule="atLeast"/>
                            <w:rPr>
                              <w:sz w:val="18"/>
                              <w:szCs w:val="18"/>
                            </w:rPr>
                          </w:pPr>
                          <w:r>
                            <w:rPr>
                              <w:sz w:val="18"/>
                              <w:szCs w:val="18"/>
                            </w:rPr>
                            <w:t>Anne Kellner</w:t>
                          </w:r>
                        </w:p>
                        <w:p w14:paraId="135DD2C1"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116AF6EE" w14:textId="77777777" w:rsidR="00A57336" w:rsidRDefault="00A57336">
                          <w:pPr>
                            <w:spacing w:line="240" w:lineRule="atLeast"/>
                            <w:rPr>
                              <w:sz w:val="18"/>
                              <w:szCs w:val="18"/>
                            </w:rPr>
                          </w:pPr>
                          <w:r>
                            <w:rPr>
                              <w:sz w:val="18"/>
                              <w:szCs w:val="18"/>
                            </w:rPr>
                            <w:t>Tel.: +49(0)2355 / 809-130</w:t>
                          </w:r>
                        </w:p>
                        <w:p w14:paraId="4F8FC082" w14:textId="77777777" w:rsidR="00A57336" w:rsidRDefault="00A57336">
                          <w:pPr>
                            <w:spacing w:line="240" w:lineRule="atLeast"/>
                            <w:rPr>
                              <w:sz w:val="18"/>
                              <w:szCs w:val="18"/>
                            </w:rPr>
                          </w:pPr>
                          <w:r>
                            <w:rPr>
                              <w:sz w:val="18"/>
                              <w:szCs w:val="18"/>
                            </w:rPr>
                            <w:t>pr@kaiser-elektro.de</w:t>
                          </w:r>
                        </w:p>
                      </w:txbxContent>
                    </wps:txbx>
                    <wps:bodyPr rot="0" vert="horz" wrap="square" lIns="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27149E1" id="_x0000_t202" coordsize="21600,21600" o:spt="202" path="m,l,21600r21600,l21600,xe">
              <v:stroke joinstyle="miter"/>
              <v:path gradientshapeok="t" o:connecttype="rect"/>
            </v:shapetype>
            <v:shape id="Textfeld 3" o:spid="_x0000_s1029" type="#_x0000_t202" style="position:absolute;left:0;text-align:left;margin-left:421pt;margin-top:574.05pt;width:2in;height:163.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" filled="f" stroked="f">
              <v:textbox inset="0">
                <w:txbxContent>
                  <w:p w14:paraId="1013A1A0" w14:textId="77777777" w:rsidR="00A57336" w:rsidRDefault="00A57336">
                    <w:pPr>
                      <w:spacing w:line="240" w:lineRule="atLeast"/>
                      <w:rPr>
                        <w:b/>
                        <w:sz w:val="18"/>
                        <w:szCs w:val="18"/>
                      </w:rPr>
                    </w:pPr>
                  </w:p>
                  <w:p w14:paraId="5C2C2BE0" w14:textId="77777777" w:rsidR="00A57336" w:rsidRDefault="00A57336">
                    <w:pPr>
                      <w:spacing w:line="240" w:lineRule="atLeast"/>
                      <w:rPr>
                        <w:b/>
                        <w:sz w:val="18"/>
                        <w:szCs w:val="18"/>
                      </w:rPr>
                    </w:pPr>
                  </w:p>
                  <w:p w14:paraId="259C056C" w14:textId="77777777" w:rsidR="00A57336" w:rsidRDefault="00A57336">
                    <w:pPr>
                      <w:spacing w:line="240" w:lineRule="atLeast"/>
                      <w:rPr>
                        <w:b/>
                        <w:sz w:val="18"/>
                        <w:szCs w:val="18"/>
                      </w:rPr>
                    </w:pPr>
                  </w:p>
                  <w:p w14:paraId="6D88B9ED" w14:textId="77777777" w:rsidR="00A57336" w:rsidRDefault="00A57336">
                    <w:pPr>
                      <w:spacing w:line="240" w:lineRule="atLeast"/>
                      <w:rPr>
                        <w:b/>
                        <w:sz w:val="18"/>
                        <w:szCs w:val="18"/>
                      </w:rPr>
                    </w:pPr>
                  </w:p>
                  <w:p w14:paraId="3151B40E" w14:textId="77777777" w:rsidR="00A57336" w:rsidRDefault="00A57336">
                    <w:pPr>
                      <w:spacing w:line="240" w:lineRule="atLeast"/>
                      <w:rPr>
                        <w:b/>
                        <w:sz w:val="18"/>
                        <w:szCs w:val="18"/>
                      </w:rPr>
                    </w:pPr>
                    <w:r>
                      <w:rPr>
                        <w:b/>
                        <w:sz w:val="18"/>
                        <w:szCs w:val="18"/>
                      </w:rPr>
                      <w:t>Verantwortlich:</w:t>
                    </w:r>
                  </w:p>
                  <w:p w14:paraId="267559C6" w14:textId="77777777" w:rsidR="00A57336" w:rsidRDefault="00A57336">
                    <w:pPr>
                      <w:spacing w:line="240" w:lineRule="atLeast"/>
                      <w:rPr>
                        <w:sz w:val="18"/>
                        <w:szCs w:val="18"/>
                      </w:rPr>
                    </w:pPr>
                    <w:r>
                      <w:rPr>
                        <w:sz w:val="18"/>
                        <w:szCs w:val="18"/>
                      </w:rPr>
                      <w:t>Norbert Gornik</w:t>
                    </w:r>
                  </w:p>
                  <w:p w14:paraId="7F01CEDA" w14:textId="77777777" w:rsidR="00A57336" w:rsidRDefault="00A57336">
                    <w:pPr>
                      <w:spacing w:line="240" w:lineRule="atLeast"/>
                      <w:rPr>
                        <w:sz w:val="18"/>
                        <w:szCs w:val="18"/>
                      </w:rPr>
                    </w:pPr>
                    <w:r>
                      <w:rPr>
                        <w:sz w:val="18"/>
                        <w:szCs w:val="18"/>
                      </w:rPr>
                      <w:t>Marketingleiter</w:t>
                    </w:r>
                  </w:p>
                  <w:p w14:paraId="03697DCE" w14:textId="77777777" w:rsidR="00A57336" w:rsidRDefault="00A57336">
                    <w:pPr>
                      <w:spacing w:line="240" w:lineRule="atLeast"/>
                      <w:rPr>
                        <w:sz w:val="18"/>
                        <w:szCs w:val="18"/>
                      </w:rPr>
                    </w:pPr>
                  </w:p>
                  <w:p w14:paraId="010BFE03" w14:textId="77777777" w:rsidR="00A57336" w:rsidRDefault="00A57336">
                    <w:pPr>
                      <w:spacing w:line="240" w:lineRule="atLeast"/>
                      <w:rPr>
                        <w:b/>
                        <w:sz w:val="18"/>
                        <w:szCs w:val="18"/>
                      </w:rPr>
                    </w:pPr>
                    <w:r>
                      <w:rPr>
                        <w:b/>
                        <w:sz w:val="18"/>
                        <w:szCs w:val="18"/>
                      </w:rPr>
                      <w:t>Ansprechpartner:</w:t>
                    </w:r>
                  </w:p>
                  <w:p w14:paraId="441C7914" w14:textId="77777777" w:rsidR="00A57336" w:rsidRDefault="00A57336">
                    <w:pPr>
                      <w:spacing w:line="240" w:lineRule="atLeast"/>
                      <w:rPr>
                        <w:sz w:val="18"/>
                        <w:szCs w:val="18"/>
                      </w:rPr>
                    </w:pPr>
                    <w:r>
                      <w:rPr>
                        <w:sz w:val="18"/>
                        <w:szCs w:val="18"/>
                      </w:rPr>
                      <w:t>Anne Kellner</w:t>
                    </w:r>
                  </w:p>
                  <w:p w14:paraId="135DD2C1"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116AF6EE" w14:textId="77777777" w:rsidR="00A57336" w:rsidRDefault="00A57336">
                    <w:pPr>
                      <w:spacing w:line="240" w:lineRule="atLeast"/>
                      <w:rPr>
                        <w:sz w:val="18"/>
                        <w:szCs w:val="18"/>
                      </w:rPr>
                    </w:pPr>
                    <w:r>
                      <w:rPr>
                        <w:sz w:val="18"/>
                        <w:szCs w:val="18"/>
                      </w:rPr>
                      <w:t>Tel.: +49(0)2355 / 809-130</w:t>
                    </w:r>
                  </w:p>
                  <w:p w14:paraId="4F8FC082" w14:textId="77777777" w:rsidR="00A57336" w:rsidRDefault="00A57336">
                    <w:pPr>
                      <w:spacing w:line="240" w:lineRule="atLeast"/>
                      <w:rPr>
                        <w:sz w:val="18"/>
                        <w:szCs w:val="18"/>
                      </w:rPr>
                    </w:pPr>
                    <w:r>
                      <w:rPr>
                        <w:sz w:val="18"/>
                        <w:szCs w:val="18"/>
                      </w:rPr>
                      <w:t>pr@kaiser-elektro.de</w:t>
                    </w:r>
                  </w:p>
                </w:txbxContent>
              </v:textbox>
              <w10:wrap anchorx="page" anchory="page"/>
              <w10:anchorlock/>
            </v:shape>
          </w:pict>
        </mc:Fallback>
      </mc:AlternateContent>
    </w:r>
    <w:r>
      <w:rPr>
        <w:noProof/>
      </w:rPr>
      <mc:AlternateContent>
        <mc:Choice Requires="wps">
          <w:drawing>
            <wp:anchor distT="0" distB="0" distL="114300" distR="114300" simplePos="0" relativeHeight="251658240" behindDoc="0" locked="1" layoutInCell="1" allowOverlap="1" wp14:anchorId="2AFA8B76" wp14:editId="68C509E1">
              <wp:simplePos x="0" y="0"/>
              <wp:positionH relativeFrom="page">
                <wp:posOffset>5346700</wp:posOffset>
              </wp:positionH>
              <wp:positionV relativeFrom="page">
                <wp:posOffset>1078230</wp:posOffset>
              </wp:positionV>
              <wp:extent cx="1828800" cy="4057650"/>
              <wp:effectExtent l="3175" t="1905"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687A5"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ECE83A9" w14:textId="77777777" w:rsidR="00A57336" w:rsidRPr="00A44007" w:rsidRDefault="00A57336">
                          <w:pPr>
                            <w:spacing w:line="240" w:lineRule="atLeast"/>
                            <w:rPr>
                              <w:sz w:val="18"/>
                              <w:szCs w:val="18"/>
                              <w:lang w:val="en-US"/>
                            </w:rPr>
                          </w:pPr>
                          <w:r w:rsidRPr="00A44007">
                            <w:rPr>
                              <w:sz w:val="18"/>
                              <w:szCs w:val="18"/>
                              <w:lang w:val="en-US"/>
                            </w:rPr>
                            <w:t>Ramsloh 4</w:t>
                          </w:r>
                        </w:p>
                        <w:p w14:paraId="739D9F24" w14:textId="77777777" w:rsidR="00A57336" w:rsidRPr="00032467" w:rsidRDefault="00A57336">
                          <w:pPr>
                            <w:spacing w:line="240" w:lineRule="atLeast"/>
                            <w:rPr>
                              <w:sz w:val="18"/>
                              <w:szCs w:val="18"/>
                            </w:rPr>
                          </w:pPr>
                          <w:r w:rsidRPr="00032467">
                            <w:rPr>
                              <w:sz w:val="18"/>
                              <w:szCs w:val="18"/>
                            </w:rPr>
                            <w:t>D-58579 Schalksmühle</w:t>
                          </w:r>
                        </w:p>
                        <w:p w14:paraId="00EF237D" w14:textId="77777777" w:rsidR="00A57336" w:rsidRPr="00032467" w:rsidRDefault="00A57336">
                          <w:pPr>
                            <w:spacing w:line="240" w:lineRule="atLeast"/>
                            <w:rPr>
                              <w:sz w:val="18"/>
                              <w:szCs w:val="18"/>
                            </w:rPr>
                          </w:pPr>
                        </w:p>
                        <w:p w14:paraId="71312C2D" w14:textId="77777777" w:rsidR="00A57336" w:rsidRPr="00032467" w:rsidRDefault="00A57336">
                          <w:pPr>
                            <w:spacing w:line="240" w:lineRule="atLeast"/>
                            <w:rPr>
                              <w:sz w:val="18"/>
                              <w:szCs w:val="18"/>
                            </w:rPr>
                          </w:pPr>
                          <w:r w:rsidRPr="00032467">
                            <w:rPr>
                              <w:sz w:val="18"/>
                              <w:szCs w:val="18"/>
                            </w:rPr>
                            <w:t>Tel.: +49(0)23 55 / 8 09-0</w:t>
                          </w:r>
                        </w:p>
                        <w:p w14:paraId="0678BC47" w14:textId="77777777" w:rsidR="00A57336" w:rsidRPr="00032467" w:rsidRDefault="00A57336">
                          <w:pPr>
                            <w:spacing w:line="240" w:lineRule="atLeast"/>
                            <w:rPr>
                              <w:sz w:val="18"/>
                              <w:szCs w:val="18"/>
                            </w:rPr>
                          </w:pPr>
                          <w:r w:rsidRPr="00032467">
                            <w:rPr>
                              <w:sz w:val="18"/>
                              <w:szCs w:val="18"/>
                            </w:rPr>
                            <w:t xml:space="preserve">Fax: +49(0)23 55 / 8 09-21 </w:t>
                          </w:r>
                        </w:p>
                        <w:p w14:paraId="60DBAD75" w14:textId="77777777" w:rsidR="00A57336" w:rsidRPr="00032467" w:rsidRDefault="00A57336">
                          <w:pPr>
                            <w:spacing w:line="240" w:lineRule="atLeast"/>
                            <w:rPr>
                              <w:sz w:val="18"/>
                              <w:szCs w:val="18"/>
                            </w:rPr>
                          </w:pPr>
                        </w:p>
                        <w:p w14:paraId="669A4E26" w14:textId="77777777" w:rsidR="00A57336" w:rsidRPr="00032467" w:rsidRDefault="00A57336">
                          <w:pPr>
                            <w:spacing w:line="240" w:lineRule="atLeast"/>
                            <w:rPr>
                              <w:sz w:val="18"/>
                              <w:szCs w:val="18"/>
                            </w:rPr>
                          </w:pPr>
                          <w:r w:rsidRPr="00032467">
                            <w:rPr>
                              <w:sz w:val="18"/>
                              <w:szCs w:val="18"/>
                            </w:rPr>
                            <w:t>info@kaiser-elektro.de</w:t>
                          </w:r>
                        </w:p>
                        <w:p w14:paraId="48B4F02E" w14:textId="77777777" w:rsidR="00A57336" w:rsidRDefault="00A57336">
                          <w:pPr>
                            <w:spacing w:line="240" w:lineRule="atLeast"/>
                            <w:rPr>
                              <w:sz w:val="18"/>
                              <w:szCs w:val="18"/>
                            </w:rPr>
                          </w:pPr>
                          <w:r>
                            <w:rPr>
                              <w:sz w:val="18"/>
                              <w:szCs w:val="18"/>
                            </w:rPr>
                            <w:t>www.kaiser-elektro.de</w:t>
                          </w:r>
                        </w:p>
                        <w:p w14:paraId="606EEF86" w14:textId="77777777" w:rsidR="00A57336" w:rsidRDefault="00A57336">
                          <w:pPr>
                            <w:spacing w:line="240" w:lineRule="atLeast"/>
                            <w:rPr>
                              <w:sz w:val="18"/>
                              <w:szCs w:val="18"/>
                            </w:rPr>
                          </w:pPr>
                        </w:p>
                        <w:p w14:paraId="1AE7C737"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FA8B76" id="Textfeld 2" o:spid="_x0000_s1030" type="#_x0000_t202" style="position:absolute;left:0;text-align:left;margin-left:421pt;margin-top:84.9pt;width:2in;height:3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" filled="f" stroked="f">
              <v:textbox inset="0">
                <w:txbxContent>
                  <w:p w14:paraId="1A4687A5"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ECE83A9" w14:textId="77777777" w:rsidR="00A57336" w:rsidRPr="00A44007" w:rsidRDefault="00A57336">
                    <w:pPr>
                      <w:spacing w:line="240" w:lineRule="atLeast"/>
                      <w:rPr>
                        <w:sz w:val="18"/>
                        <w:szCs w:val="18"/>
                        <w:lang w:val="en-US"/>
                      </w:rPr>
                    </w:pPr>
                    <w:r w:rsidRPr="00A44007">
                      <w:rPr>
                        <w:sz w:val="18"/>
                        <w:szCs w:val="18"/>
                        <w:lang w:val="en-US"/>
                      </w:rPr>
                      <w:t>Ramsloh 4</w:t>
                    </w:r>
                  </w:p>
                  <w:p w14:paraId="739D9F24" w14:textId="77777777" w:rsidR="00A57336" w:rsidRPr="00032467" w:rsidRDefault="00A57336">
                    <w:pPr>
                      <w:spacing w:line="240" w:lineRule="atLeast"/>
                      <w:rPr>
                        <w:sz w:val="18"/>
                        <w:szCs w:val="18"/>
                      </w:rPr>
                    </w:pPr>
                    <w:r w:rsidRPr="00032467">
                      <w:rPr>
                        <w:sz w:val="18"/>
                        <w:szCs w:val="18"/>
                      </w:rPr>
                      <w:t>D-58579 Schalksmühle</w:t>
                    </w:r>
                  </w:p>
                  <w:p w14:paraId="00EF237D" w14:textId="77777777" w:rsidR="00A57336" w:rsidRPr="00032467" w:rsidRDefault="00A57336">
                    <w:pPr>
                      <w:spacing w:line="240" w:lineRule="atLeast"/>
                      <w:rPr>
                        <w:sz w:val="18"/>
                        <w:szCs w:val="18"/>
                      </w:rPr>
                    </w:pPr>
                  </w:p>
                  <w:p w14:paraId="71312C2D" w14:textId="77777777" w:rsidR="00A57336" w:rsidRPr="00032467" w:rsidRDefault="00A57336">
                    <w:pPr>
                      <w:spacing w:line="240" w:lineRule="atLeast"/>
                      <w:rPr>
                        <w:sz w:val="18"/>
                        <w:szCs w:val="18"/>
                      </w:rPr>
                    </w:pPr>
                    <w:r w:rsidRPr="00032467">
                      <w:rPr>
                        <w:sz w:val="18"/>
                        <w:szCs w:val="18"/>
                      </w:rPr>
                      <w:t>Tel.: +49(0)23 55 / 8 09-0</w:t>
                    </w:r>
                  </w:p>
                  <w:p w14:paraId="0678BC47" w14:textId="77777777" w:rsidR="00A57336" w:rsidRPr="00032467" w:rsidRDefault="00A57336">
                    <w:pPr>
                      <w:spacing w:line="240" w:lineRule="atLeast"/>
                      <w:rPr>
                        <w:sz w:val="18"/>
                        <w:szCs w:val="18"/>
                      </w:rPr>
                    </w:pPr>
                    <w:r w:rsidRPr="00032467">
                      <w:rPr>
                        <w:sz w:val="18"/>
                        <w:szCs w:val="18"/>
                      </w:rPr>
                      <w:t xml:space="preserve">Fax: +49(0)23 55 / 8 09-21 </w:t>
                    </w:r>
                  </w:p>
                  <w:p w14:paraId="60DBAD75" w14:textId="77777777" w:rsidR="00A57336" w:rsidRPr="00032467" w:rsidRDefault="00A57336">
                    <w:pPr>
                      <w:spacing w:line="240" w:lineRule="atLeast"/>
                      <w:rPr>
                        <w:sz w:val="18"/>
                        <w:szCs w:val="18"/>
                      </w:rPr>
                    </w:pPr>
                  </w:p>
                  <w:p w14:paraId="669A4E26" w14:textId="77777777" w:rsidR="00A57336" w:rsidRPr="00032467" w:rsidRDefault="00A57336">
                    <w:pPr>
                      <w:spacing w:line="240" w:lineRule="atLeast"/>
                      <w:rPr>
                        <w:sz w:val="18"/>
                        <w:szCs w:val="18"/>
                      </w:rPr>
                    </w:pPr>
                    <w:r w:rsidRPr="00032467">
                      <w:rPr>
                        <w:sz w:val="18"/>
                        <w:szCs w:val="18"/>
                      </w:rPr>
                      <w:t>info@kaiser-elektro.de</w:t>
                    </w:r>
                  </w:p>
                  <w:p w14:paraId="48B4F02E" w14:textId="77777777" w:rsidR="00A57336" w:rsidRDefault="00A57336">
                    <w:pPr>
                      <w:spacing w:line="240" w:lineRule="atLeast"/>
                      <w:rPr>
                        <w:sz w:val="18"/>
                        <w:szCs w:val="18"/>
                      </w:rPr>
                    </w:pPr>
                    <w:r>
                      <w:rPr>
                        <w:sz w:val="18"/>
                        <w:szCs w:val="18"/>
                      </w:rPr>
                      <w:t>www.kaiser-elektro.de</w:t>
                    </w:r>
                  </w:p>
                  <w:p w14:paraId="606EEF86" w14:textId="77777777" w:rsidR="00A57336" w:rsidRDefault="00A57336">
                    <w:pPr>
                      <w:spacing w:line="240" w:lineRule="atLeast"/>
                      <w:rPr>
                        <w:sz w:val="18"/>
                        <w:szCs w:val="18"/>
                      </w:rPr>
                    </w:pPr>
                  </w:p>
                  <w:p w14:paraId="1AE7C737"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46D0A"/>
    <w:multiLevelType w:val="hybridMultilevel"/>
    <w:tmpl w:val="A8DED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1E557C"/>
    <w:multiLevelType w:val="multilevel"/>
    <w:tmpl w:val="FFCE321E"/>
    <w:lvl w:ilvl="0">
      <w:start w:val="1"/>
      <w:numFmt w:val="decimal"/>
      <w:pStyle w:val="Kaiserberschrift1"/>
      <w:suff w:val="space"/>
      <w:lvlText w:val="%1.0"/>
      <w:lvlJc w:val="left"/>
      <w:pPr>
        <w:ind w:left="357" w:hanging="357"/>
      </w:pPr>
      <w:rPr>
        <w:rFonts w:hint="default"/>
      </w:rPr>
    </w:lvl>
    <w:lvl w:ilvl="1">
      <w:start w:val="1"/>
      <w:numFmt w:val="decimal"/>
      <w:pStyle w:val="KaiserZwischenberschrift"/>
      <w:suff w:val="space"/>
      <w:lvlText w:val="%1.%2"/>
      <w:lvlJc w:val="left"/>
      <w:pPr>
        <w:ind w:left="357" w:hanging="357"/>
      </w:pPr>
      <w:rPr>
        <w:rFonts w:hint="default"/>
      </w:rPr>
    </w:lvl>
    <w:lvl w:ilvl="2">
      <w:start w:val="1"/>
      <w:numFmt w:val="decimal"/>
      <w:pStyle w:val="KaiserZwischenberschrift2"/>
      <w:suff w:val="space"/>
      <w:lvlText w:val="%1.%2.%3"/>
      <w:lvlJc w:val="left"/>
      <w:pPr>
        <w:ind w:left="357" w:hanging="357"/>
      </w:pPr>
      <w:rPr>
        <w:rFonts w:hint="default"/>
      </w:rPr>
    </w:lvl>
    <w:lvl w:ilvl="3">
      <w:start w:val="1"/>
      <w:numFmt w:val="decimal"/>
      <w:pStyle w:val="KaiserZwischenberschrift3"/>
      <w:suff w:val="space"/>
      <w:lvlText w:val="%1.%2.%3.%4"/>
      <w:lvlJc w:val="left"/>
      <w:pPr>
        <w:ind w:left="357" w:hanging="357"/>
      </w:pPr>
      <w:rPr>
        <w:rFonts w:hint="default"/>
      </w:rPr>
    </w:lvl>
    <w:lvl w:ilvl="4">
      <w:start w:val="1"/>
      <w:numFmt w:val="decimal"/>
      <w:pStyle w:val="KaiserZwischenberschrift4"/>
      <w:suff w:val="space"/>
      <w:lvlText w:val="%1.%2.%3.%4.%5"/>
      <w:lvlJc w:val="left"/>
      <w:pPr>
        <w:ind w:left="357" w:hanging="357"/>
      </w:pPr>
      <w:rPr>
        <w:rFonts w:hint="default"/>
      </w:rPr>
    </w:lvl>
    <w:lvl w:ilvl="5">
      <w:start w:val="1"/>
      <w:numFmt w:val="decimal"/>
      <w:pStyle w:val="KaiserZwischenberschrift5"/>
      <w:suff w:val="space"/>
      <w:lvlText w:val="%1.%2.%3.%4.%5.%6"/>
      <w:lvlJc w:val="left"/>
      <w:pPr>
        <w:ind w:left="357" w:hanging="357"/>
      </w:pPr>
      <w:rPr>
        <w:rFonts w:hint="default"/>
      </w:rPr>
    </w:lvl>
    <w:lvl w:ilvl="6">
      <w:start w:val="1"/>
      <w:numFmt w:val="decimal"/>
      <w:pStyle w:val="KaiserZwischenberschrift6"/>
      <w:suff w:val="space"/>
      <w:lvlText w:val="%1.%2.%3.%4.%5.%6.%7"/>
      <w:lvlJc w:val="left"/>
      <w:pPr>
        <w:ind w:left="357" w:hanging="357"/>
      </w:pPr>
      <w:rPr>
        <w:rFonts w:hint="default"/>
      </w:rPr>
    </w:lvl>
    <w:lvl w:ilvl="7">
      <w:start w:val="1"/>
      <w:numFmt w:val="decimal"/>
      <w:pStyle w:val="KaiserZwischenberschrift7"/>
      <w:suff w:val="space"/>
      <w:lvlText w:val="%1.%2.%3.%4.%5.%6.%7.%8"/>
      <w:lvlJc w:val="left"/>
      <w:pPr>
        <w:ind w:left="357" w:hanging="357"/>
      </w:pPr>
      <w:rPr>
        <w:rFonts w:hint="default"/>
      </w:rPr>
    </w:lvl>
    <w:lvl w:ilvl="8">
      <w:start w:val="1"/>
      <w:numFmt w:val="decimal"/>
      <w:suff w:val="space"/>
      <w:lvlText w:val="%1.%2.%3.%4.%5.%6.%7.%8.%9"/>
      <w:lvlJc w:val="left"/>
      <w:pPr>
        <w:ind w:left="357" w:hanging="357"/>
      </w:pPr>
      <w:rPr>
        <w:rFonts w:hint="default"/>
      </w:rPr>
    </w:lvl>
  </w:abstractNum>
  <w:abstractNum w:abstractNumId="2" w15:restartNumberingAfterBreak="0">
    <w:nsid w:val="04601477"/>
    <w:multiLevelType w:val="hybridMultilevel"/>
    <w:tmpl w:val="190A1068"/>
    <w:lvl w:ilvl="0" w:tplc="B2867572">
      <w:start w:val="1"/>
      <w:numFmt w:val="bullet"/>
      <w:pStyle w:val="Kaiser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9E444C"/>
    <w:multiLevelType w:val="multilevel"/>
    <w:tmpl w:val="9702A03C"/>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4" w15:restartNumberingAfterBreak="0">
    <w:nsid w:val="17664BDD"/>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5" w15:restartNumberingAfterBreak="0">
    <w:nsid w:val="179314C6"/>
    <w:multiLevelType w:val="multilevel"/>
    <w:tmpl w:val="A1B66692"/>
    <w:lvl w:ilvl="0">
      <w:start w:val="1"/>
      <w:numFmt w:val="none"/>
      <w:lvlText w:val=""/>
      <w:lvlJc w:val="left"/>
      <w:pPr>
        <w:ind w:left="720" w:hanging="720"/>
      </w:pPr>
      <w:rPr>
        <w:rFonts w:ascii="Frutiger LT 65 Bold" w:hAnsi="Frutiger LT 65 Bold" w:hint="default"/>
        <w:b w:val="0"/>
        <w:i w:val="0"/>
        <w:sz w:val="24"/>
      </w:rPr>
    </w:lvl>
    <w:lvl w:ilvl="1">
      <w:start w:val="1"/>
      <w:numFmt w:val="none"/>
      <w:lvlText w:val=""/>
      <w:lvlJc w:val="left"/>
      <w:pPr>
        <w:ind w:left="1428" w:hanging="720"/>
      </w:pPr>
      <w:rPr>
        <w:rFonts w:ascii="Frutiger LT 45 Light" w:hAnsi="Frutiger LT 45 Light" w:hint="default"/>
        <w:b w:val="0"/>
        <w:i w:val="0"/>
        <w:sz w:val="20"/>
      </w:rPr>
    </w:lvl>
    <w:lvl w:ilvl="2">
      <w:start w:val="1"/>
      <w:numFmt w:val="decimal"/>
      <w:lvlText w:val="%1."/>
      <w:lvlJc w:val="left"/>
      <w:pPr>
        <w:ind w:left="2136" w:hanging="720"/>
      </w:pPr>
      <w:rPr>
        <w:rFonts w:ascii="Frutiger LT 45 Light" w:hAnsi="Frutiger LT 45 Light" w:hint="default"/>
        <w:b w:val="0"/>
        <w:i w:val="0"/>
        <w:sz w:val="20"/>
      </w:rPr>
    </w:lvl>
    <w:lvl w:ilvl="3">
      <w:start w:val="1"/>
      <w:numFmt w:val="decimal"/>
      <w:lvlText w:val="%1."/>
      <w:lvlJc w:val="left"/>
      <w:pPr>
        <w:ind w:left="3204" w:hanging="1080"/>
      </w:pPr>
      <w:rPr>
        <w:rFonts w:ascii="Frutiger LT 45 Light" w:hAnsi="Frutiger LT 45 Light" w:hint="default"/>
        <w:b w:val="0"/>
        <w:i w:val="0"/>
        <w:sz w:val="20"/>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6" w15:restartNumberingAfterBreak="0">
    <w:nsid w:val="19B31214"/>
    <w:multiLevelType w:val="hybridMultilevel"/>
    <w:tmpl w:val="7F6E0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7A4378"/>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8" w15:restartNumberingAfterBreak="0">
    <w:nsid w:val="23936ED6"/>
    <w:multiLevelType w:val="multilevel"/>
    <w:tmpl w:val="BE5A0E9E"/>
    <w:lvl w:ilvl="0">
      <w:start w:val="1"/>
      <w:numFmt w:val="decimal"/>
      <w:lvlText w:val="%1.0"/>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955651"/>
    <w:multiLevelType w:val="hybridMultilevel"/>
    <w:tmpl w:val="BED6B5B2"/>
    <w:lvl w:ilvl="0" w:tplc="F8C8C424">
      <w:start w:val="1"/>
      <w:numFmt w:val="bullet"/>
      <w:pStyle w:val="KaiserAufzhlungFett"/>
      <w:lvlText w:val=""/>
      <w:lvlJc w:val="left"/>
      <w:pPr>
        <w:ind w:left="71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FD3324"/>
    <w:multiLevelType w:val="hybridMultilevel"/>
    <w:tmpl w:val="62E4320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3E3D77D0"/>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2" w15:restartNumberingAfterBreak="0">
    <w:nsid w:val="40912CAA"/>
    <w:multiLevelType w:val="hybridMultilevel"/>
    <w:tmpl w:val="5CA451B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44B469AA"/>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4" w15:restartNumberingAfterBreak="0">
    <w:nsid w:val="4781625D"/>
    <w:multiLevelType w:val="hybridMultilevel"/>
    <w:tmpl w:val="F53EFF88"/>
    <w:lvl w:ilvl="0" w:tplc="A7FC187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CA45B7"/>
    <w:multiLevelType w:val="hybridMultilevel"/>
    <w:tmpl w:val="9B4AE7E0"/>
    <w:lvl w:ilvl="0" w:tplc="9FA2B14E">
      <w:start w:val="1"/>
      <w:numFmt w:val="decimal"/>
      <w:lvlText w:val="%1."/>
      <w:lvlJc w:val="left"/>
      <w:pPr>
        <w:ind w:left="720" w:hanging="360"/>
      </w:pPr>
      <w:rPr>
        <w:rFonts w:ascii="Frutiger LT 65 Bold" w:hAnsi="Frutiger LT 65 Bold" w:hint="default"/>
        <w:b w:val="0"/>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CF5DDE"/>
    <w:multiLevelType w:val="hybridMultilevel"/>
    <w:tmpl w:val="9056DFC6"/>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6041645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95A5C7C"/>
    <w:multiLevelType w:val="multilevel"/>
    <w:tmpl w:val="ED64B656"/>
    <w:lvl w:ilvl="0">
      <w:start w:val="1"/>
      <w:numFmt w:val="decimal"/>
      <w:suff w:val="space"/>
      <w:lvlText w:val="%1.0"/>
      <w:lvlJc w:val="left"/>
      <w:pPr>
        <w:ind w:left="397" w:hanging="397"/>
      </w:pPr>
      <w:rPr>
        <w:rFonts w:hint="default"/>
      </w:rPr>
    </w:lvl>
    <w:lvl w:ilvl="1">
      <w:start w:val="1"/>
      <w:numFmt w:val="decimal"/>
      <w:pStyle w:val="KaiserInhalt2Instanz"/>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9" w15:restartNumberingAfterBreak="0">
    <w:nsid w:val="69FA5DFF"/>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20" w15:restartNumberingAfterBreak="0">
    <w:nsid w:val="6EE804D6"/>
    <w:multiLevelType w:val="multilevel"/>
    <w:tmpl w:val="8DE29F1C"/>
    <w:lvl w:ilvl="0">
      <w:start w:val="1"/>
      <w:numFmt w:val="decimal"/>
      <w:lvlText w:val="%1.0"/>
      <w:lvlJc w:val="left"/>
      <w:pPr>
        <w:ind w:left="525" w:hanging="525"/>
      </w:pPr>
      <w:rPr>
        <w:rFonts w:hint="default"/>
      </w:rPr>
    </w:lvl>
    <w:lvl w:ilvl="1">
      <w:start w:val="1"/>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70983A49"/>
    <w:multiLevelType w:val="multilevel"/>
    <w:tmpl w:val="E3EA1D9A"/>
    <w:lvl w:ilvl="0">
      <w:start w:val="1"/>
      <w:numFmt w:val="none"/>
      <w:pStyle w:val="Verzeichnis1"/>
      <w:suff w:val="nothing"/>
      <w:lvlText w:val=""/>
      <w:lvlJc w:val="left"/>
      <w:pPr>
        <w:ind w:left="720" w:hanging="720"/>
      </w:pPr>
      <w:rPr>
        <w:rFonts w:ascii="Frutiger LT 65 Bold" w:hAnsi="Frutiger LT 65 Bold" w:hint="default"/>
        <w:b w:val="0"/>
        <w:i w:val="0"/>
        <w:sz w:val="24"/>
      </w:rPr>
    </w:lvl>
    <w:lvl w:ilvl="1">
      <w:start w:val="1"/>
      <w:numFmt w:val="none"/>
      <w:pStyle w:val="Verzeichnis2"/>
      <w:suff w:val="nothing"/>
      <w:lvlText w:val=""/>
      <w:lvlJc w:val="left"/>
      <w:pPr>
        <w:ind w:left="1428" w:hanging="720"/>
      </w:pPr>
      <w:rPr>
        <w:rFonts w:ascii="Frutiger LT 45 Light" w:hAnsi="Frutiger LT 45 Light" w:hint="default"/>
        <w:b w:val="0"/>
        <w:i w:val="0"/>
        <w:sz w:val="20"/>
      </w:rPr>
    </w:lvl>
    <w:lvl w:ilvl="2">
      <w:start w:val="1"/>
      <w:numFmt w:val="none"/>
      <w:pStyle w:val="Verzeichnis3"/>
      <w:suff w:val="nothing"/>
      <w:lvlText w:val=""/>
      <w:lvlJc w:val="left"/>
      <w:pPr>
        <w:ind w:left="2136" w:hanging="720"/>
      </w:pPr>
      <w:rPr>
        <w:rFonts w:ascii="Frutiger LT 45 Light" w:hAnsi="Frutiger LT 45 Light" w:hint="default"/>
        <w:b w:val="0"/>
        <w:i w:val="0"/>
        <w:sz w:val="20"/>
      </w:rPr>
    </w:lvl>
    <w:lvl w:ilvl="3">
      <w:start w:val="1"/>
      <w:numFmt w:val="none"/>
      <w:pStyle w:val="Verzeichnis4"/>
      <w:suff w:val="nothing"/>
      <w:lvlText w:val=""/>
      <w:lvlJc w:val="left"/>
      <w:pPr>
        <w:ind w:left="3204" w:hanging="1080"/>
      </w:pPr>
      <w:rPr>
        <w:rFonts w:ascii="Frutiger LT 45 Light" w:hAnsi="Frutiger LT 45 Light" w:hint="default"/>
        <w:b w:val="0"/>
        <w:i w:val="0"/>
        <w:sz w:val="20"/>
      </w:rPr>
    </w:lvl>
    <w:lvl w:ilvl="4">
      <w:start w:val="1"/>
      <w:numFmt w:val="none"/>
      <w:pStyle w:val="Verzeichnis5"/>
      <w:suff w:val="nothing"/>
      <w:lvlText w:val=""/>
      <w:lvlJc w:val="left"/>
      <w:pPr>
        <w:ind w:left="4272" w:hanging="1440"/>
      </w:pPr>
      <w:rPr>
        <w:rFonts w:ascii="Frutiger LT 45 Light" w:hAnsi="Frutiger LT 45 Light" w:hint="default"/>
        <w:b w:val="0"/>
        <w:i w:val="0"/>
        <w:sz w:val="20"/>
      </w:rPr>
    </w:lvl>
    <w:lvl w:ilvl="5">
      <w:start w:val="1"/>
      <w:numFmt w:val="none"/>
      <w:pStyle w:val="Verzeichnis6"/>
      <w:suff w:val="nothing"/>
      <w:lvlText w:val=""/>
      <w:lvlJc w:val="left"/>
      <w:pPr>
        <w:ind w:left="5340" w:hanging="1800"/>
      </w:pPr>
      <w:rPr>
        <w:rFonts w:ascii="Frutiger LT 45 Light" w:hAnsi="Frutiger LT 45 Light" w:hint="default"/>
        <w:b w:val="0"/>
        <w:i w:val="0"/>
        <w:sz w:val="20"/>
      </w:rPr>
    </w:lvl>
    <w:lvl w:ilvl="6">
      <w:start w:val="1"/>
      <w:numFmt w:val="none"/>
      <w:pStyle w:val="Verzeichnis7"/>
      <w:suff w:val="nothing"/>
      <w:lvlText w:val=""/>
      <w:lvlJc w:val="left"/>
      <w:pPr>
        <w:ind w:left="6048" w:hanging="1800"/>
      </w:pPr>
      <w:rPr>
        <w:rFonts w:ascii="Frutiger LT 45 Light" w:hAnsi="Frutiger LT 45 Light" w:hint="default"/>
        <w:b w:val="0"/>
        <w:i w:val="0"/>
        <w:sz w:val="20"/>
      </w:rPr>
    </w:lvl>
    <w:lvl w:ilvl="7">
      <w:start w:val="1"/>
      <w:numFmt w:val="none"/>
      <w:pStyle w:val="Verzeichnis8"/>
      <w:suff w:val="nothing"/>
      <w:lvlText w:val=""/>
      <w:lvlJc w:val="left"/>
      <w:pPr>
        <w:ind w:left="7116" w:hanging="2160"/>
      </w:pPr>
      <w:rPr>
        <w:rFonts w:ascii="Frutiger LT 45 Light" w:hAnsi="Frutiger LT 45 Light" w:hint="default"/>
        <w:b w:val="0"/>
        <w:i w:val="0"/>
        <w:sz w:val="20"/>
      </w:rPr>
    </w:lvl>
    <w:lvl w:ilvl="8">
      <w:start w:val="1"/>
      <w:numFmt w:val="none"/>
      <w:pStyle w:val="Verzeichnis9"/>
      <w:suff w:val="nothing"/>
      <w:lvlText w:val=""/>
      <w:lvlJc w:val="left"/>
      <w:pPr>
        <w:ind w:left="8184" w:hanging="2520"/>
      </w:pPr>
      <w:rPr>
        <w:rFonts w:ascii="Frutiger LT 45 Light" w:hAnsi="Frutiger LT 45 Light" w:hint="default"/>
        <w:b w:val="0"/>
        <w:i w:val="0"/>
        <w:sz w:val="20"/>
      </w:rPr>
    </w:lvl>
  </w:abstractNum>
  <w:abstractNum w:abstractNumId="22" w15:restartNumberingAfterBreak="0">
    <w:nsid w:val="7D696EAD"/>
    <w:multiLevelType w:val="hybridMultilevel"/>
    <w:tmpl w:val="885483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57005736">
    <w:abstractNumId w:val="8"/>
  </w:num>
  <w:num w:numId="2" w16cid:durableId="1420833034">
    <w:abstractNumId w:val="7"/>
  </w:num>
  <w:num w:numId="3" w16cid:durableId="1384983014">
    <w:abstractNumId w:val="13"/>
  </w:num>
  <w:num w:numId="4" w16cid:durableId="724063487">
    <w:abstractNumId w:val="19"/>
  </w:num>
  <w:num w:numId="5" w16cid:durableId="2064255892">
    <w:abstractNumId w:val="11"/>
  </w:num>
  <w:num w:numId="6" w16cid:durableId="1484275125">
    <w:abstractNumId w:val="18"/>
  </w:num>
  <w:num w:numId="7" w16cid:durableId="10650301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6849842">
    <w:abstractNumId w:val="17"/>
  </w:num>
  <w:num w:numId="9" w16cid:durableId="1930001406">
    <w:abstractNumId w:val="15"/>
  </w:num>
  <w:num w:numId="10" w16cid:durableId="1003973028">
    <w:abstractNumId w:val="22"/>
  </w:num>
  <w:num w:numId="11" w16cid:durableId="1233197445">
    <w:abstractNumId w:val="3"/>
  </w:num>
  <w:num w:numId="12" w16cid:durableId="1241213131">
    <w:abstractNumId w:val="4"/>
  </w:num>
  <w:num w:numId="13" w16cid:durableId="64685885">
    <w:abstractNumId w:val="21"/>
  </w:num>
  <w:num w:numId="14" w16cid:durableId="1625547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01961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615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4461619">
    <w:abstractNumId w:val="5"/>
  </w:num>
  <w:num w:numId="18" w16cid:durableId="15552394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52720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78129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29379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47239641">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27249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0943732">
    <w:abstractNumId w:val="20"/>
  </w:num>
  <w:num w:numId="25" w16cid:durableId="1602182657">
    <w:abstractNumId w:val="14"/>
  </w:num>
  <w:num w:numId="26" w16cid:durableId="446050949">
    <w:abstractNumId w:val="6"/>
  </w:num>
  <w:num w:numId="27" w16cid:durableId="1390807226">
    <w:abstractNumId w:val="9"/>
  </w:num>
  <w:num w:numId="28" w16cid:durableId="1800804123">
    <w:abstractNumId w:val="2"/>
  </w:num>
  <w:num w:numId="29" w16cid:durableId="1007638848">
    <w:abstractNumId w:val="12"/>
  </w:num>
  <w:num w:numId="30" w16cid:durableId="1177428785">
    <w:abstractNumId w:val="16"/>
  </w:num>
  <w:num w:numId="31" w16cid:durableId="1691254434">
    <w:abstractNumId w:val="10"/>
  </w:num>
  <w:num w:numId="32" w16cid:durableId="126901696">
    <w:abstractNumId w:val="0"/>
  </w:num>
  <w:num w:numId="33" w16cid:durableId="1819958335">
    <w:abstractNumId w:val="1"/>
  </w:num>
  <w:num w:numId="34" w16cid:durableId="20666427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61985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attachedTemplate r:id="rId1"/>
  <w:defaultTabStop w:val="708"/>
  <w:hyphenationZone w:val="425"/>
  <w:drawingGridHorizontalSpacing w:val="110"/>
  <w:displayHorizontalDrawingGridEvery w:val="2"/>
  <w:noPunctuationKerning/>
  <w:characterSpacingControl w:val="doNotCompress"/>
  <w:hdrShapeDefaults>
    <o:shapedefaults v:ext="edit" spidmax="2050" style="mso-position-vertical-relative:line;mso-height-percent:200;mso-width-relative:margin;mso-height-relative:margin" fillcolor="white" stroke="f">
      <v:fill color="white"/>
      <v:stroke on="f"/>
      <v:textbox style="mso-fit-shape-to-text:t" inset="0,0,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6E9"/>
    <w:rsid w:val="00003248"/>
    <w:rsid w:val="00007AE5"/>
    <w:rsid w:val="000103C8"/>
    <w:rsid w:val="000136EB"/>
    <w:rsid w:val="00014080"/>
    <w:rsid w:val="0001473E"/>
    <w:rsid w:val="000149E2"/>
    <w:rsid w:val="00015E51"/>
    <w:rsid w:val="0002139E"/>
    <w:rsid w:val="000259F3"/>
    <w:rsid w:val="000267F7"/>
    <w:rsid w:val="00026AB4"/>
    <w:rsid w:val="0003128C"/>
    <w:rsid w:val="000316F7"/>
    <w:rsid w:val="00031F7F"/>
    <w:rsid w:val="000320C3"/>
    <w:rsid w:val="00032467"/>
    <w:rsid w:val="00033CE1"/>
    <w:rsid w:val="0003737B"/>
    <w:rsid w:val="00037FAB"/>
    <w:rsid w:val="0004257C"/>
    <w:rsid w:val="0004343C"/>
    <w:rsid w:val="000435C6"/>
    <w:rsid w:val="00046729"/>
    <w:rsid w:val="000472F8"/>
    <w:rsid w:val="00050575"/>
    <w:rsid w:val="000522CC"/>
    <w:rsid w:val="000531C5"/>
    <w:rsid w:val="0005366E"/>
    <w:rsid w:val="00054C56"/>
    <w:rsid w:val="00055907"/>
    <w:rsid w:val="00062F3A"/>
    <w:rsid w:val="0006350B"/>
    <w:rsid w:val="00063AB9"/>
    <w:rsid w:val="00064570"/>
    <w:rsid w:val="00064D17"/>
    <w:rsid w:val="00065FDC"/>
    <w:rsid w:val="000706A5"/>
    <w:rsid w:val="00073652"/>
    <w:rsid w:val="000743AC"/>
    <w:rsid w:val="000746F2"/>
    <w:rsid w:val="00083AD6"/>
    <w:rsid w:val="00086E49"/>
    <w:rsid w:val="000939F2"/>
    <w:rsid w:val="000941C4"/>
    <w:rsid w:val="00095195"/>
    <w:rsid w:val="000963FF"/>
    <w:rsid w:val="0009689E"/>
    <w:rsid w:val="00096EFD"/>
    <w:rsid w:val="00097485"/>
    <w:rsid w:val="000A4059"/>
    <w:rsid w:val="000B2856"/>
    <w:rsid w:val="000B3A8B"/>
    <w:rsid w:val="000C0DC5"/>
    <w:rsid w:val="000C11C6"/>
    <w:rsid w:val="000C36B4"/>
    <w:rsid w:val="000C49DE"/>
    <w:rsid w:val="000D01E9"/>
    <w:rsid w:val="000D0E89"/>
    <w:rsid w:val="000D1D1D"/>
    <w:rsid w:val="000D38BC"/>
    <w:rsid w:val="000D72FB"/>
    <w:rsid w:val="000E0207"/>
    <w:rsid w:val="000E0B06"/>
    <w:rsid w:val="000E2079"/>
    <w:rsid w:val="000E3460"/>
    <w:rsid w:val="000E6231"/>
    <w:rsid w:val="000E7496"/>
    <w:rsid w:val="000F0359"/>
    <w:rsid w:val="000F0F7F"/>
    <w:rsid w:val="000F1FBD"/>
    <w:rsid w:val="000F237F"/>
    <w:rsid w:val="000F3FB3"/>
    <w:rsid w:val="000F4848"/>
    <w:rsid w:val="000F5226"/>
    <w:rsid w:val="000F5F31"/>
    <w:rsid w:val="000F5FAF"/>
    <w:rsid w:val="00100A75"/>
    <w:rsid w:val="00100F10"/>
    <w:rsid w:val="00103222"/>
    <w:rsid w:val="00103FEB"/>
    <w:rsid w:val="00104165"/>
    <w:rsid w:val="001050A4"/>
    <w:rsid w:val="00105267"/>
    <w:rsid w:val="001069DE"/>
    <w:rsid w:val="00112586"/>
    <w:rsid w:val="00113E8F"/>
    <w:rsid w:val="00114ACB"/>
    <w:rsid w:val="00116861"/>
    <w:rsid w:val="00123B2F"/>
    <w:rsid w:val="0012472C"/>
    <w:rsid w:val="0012511D"/>
    <w:rsid w:val="001273FA"/>
    <w:rsid w:val="00127977"/>
    <w:rsid w:val="00127FF4"/>
    <w:rsid w:val="00131678"/>
    <w:rsid w:val="001400DB"/>
    <w:rsid w:val="00142C9B"/>
    <w:rsid w:val="00144D79"/>
    <w:rsid w:val="00145F8D"/>
    <w:rsid w:val="0014629C"/>
    <w:rsid w:val="00151DAF"/>
    <w:rsid w:val="001532C0"/>
    <w:rsid w:val="00153365"/>
    <w:rsid w:val="00154C35"/>
    <w:rsid w:val="00156362"/>
    <w:rsid w:val="00156E1B"/>
    <w:rsid w:val="00160B43"/>
    <w:rsid w:val="0016182D"/>
    <w:rsid w:val="00163DB0"/>
    <w:rsid w:val="001647EB"/>
    <w:rsid w:val="00165C09"/>
    <w:rsid w:val="0017146F"/>
    <w:rsid w:val="0017162C"/>
    <w:rsid w:val="00171D12"/>
    <w:rsid w:val="00174729"/>
    <w:rsid w:val="001774E5"/>
    <w:rsid w:val="0018013F"/>
    <w:rsid w:val="001831C4"/>
    <w:rsid w:val="0018328A"/>
    <w:rsid w:val="0018345E"/>
    <w:rsid w:val="001846F3"/>
    <w:rsid w:val="001915CC"/>
    <w:rsid w:val="00192DFF"/>
    <w:rsid w:val="00193FE8"/>
    <w:rsid w:val="001A0C91"/>
    <w:rsid w:val="001A15FA"/>
    <w:rsid w:val="001A28C2"/>
    <w:rsid w:val="001A373D"/>
    <w:rsid w:val="001A482A"/>
    <w:rsid w:val="001A696A"/>
    <w:rsid w:val="001A6E55"/>
    <w:rsid w:val="001A7E43"/>
    <w:rsid w:val="001B1A8D"/>
    <w:rsid w:val="001B1E81"/>
    <w:rsid w:val="001B6EF1"/>
    <w:rsid w:val="001B757D"/>
    <w:rsid w:val="001C4404"/>
    <w:rsid w:val="001C53C5"/>
    <w:rsid w:val="001C5943"/>
    <w:rsid w:val="001C6ED6"/>
    <w:rsid w:val="001C79A9"/>
    <w:rsid w:val="001D76D8"/>
    <w:rsid w:val="001E1039"/>
    <w:rsid w:val="001E2E60"/>
    <w:rsid w:val="001E3154"/>
    <w:rsid w:val="001E5BC0"/>
    <w:rsid w:val="001E6B80"/>
    <w:rsid w:val="001E76AB"/>
    <w:rsid w:val="001F1CC5"/>
    <w:rsid w:val="001F4E2C"/>
    <w:rsid w:val="001F64E5"/>
    <w:rsid w:val="002001CF"/>
    <w:rsid w:val="002039B2"/>
    <w:rsid w:val="002048AB"/>
    <w:rsid w:val="00206388"/>
    <w:rsid w:val="002073ED"/>
    <w:rsid w:val="00207757"/>
    <w:rsid w:val="00213C8F"/>
    <w:rsid w:val="00216DBB"/>
    <w:rsid w:val="00220DB3"/>
    <w:rsid w:val="00222743"/>
    <w:rsid w:val="002242AA"/>
    <w:rsid w:val="0022500B"/>
    <w:rsid w:val="00234FC2"/>
    <w:rsid w:val="0023738A"/>
    <w:rsid w:val="002410B3"/>
    <w:rsid w:val="002444EB"/>
    <w:rsid w:val="002451C2"/>
    <w:rsid w:val="00245646"/>
    <w:rsid w:val="00246B36"/>
    <w:rsid w:val="00246E5E"/>
    <w:rsid w:val="00247154"/>
    <w:rsid w:val="00247EDE"/>
    <w:rsid w:val="00250C42"/>
    <w:rsid w:val="002525AB"/>
    <w:rsid w:val="00253174"/>
    <w:rsid w:val="0025514D"/>
    <w:rsid w:val="002551FE"/>
    <w:rsid w:val="00255A90"/>
    <w:rsid w:val="00256648"/>
    <w:rsid w:val="0025704B"/>
    <w:rsid w:val="002616EE"/>
    <w:rsid w:val="0026377B"/>
    <w:rsid w:val="002641D8"/>
    <w:rsid w:val="00264476"/>
    <w:rsid w:val="00267619"/>
    <w:rsid w:val="00270F71"/>
    <w:rsid w:val="002758CD"/>
    <w:rsid w:val="00276AF2"/>
    <w:rsid w:val="00282B73"/>
    <w:rsid w:val="0028324A"/>
    <w:rsid w:val="00284CCF"/>
    <w:rsid w:val="00285A46"/>
    <w:rsid w:val="00287A5A"/>
    <w:rsid w:val="00287E85"/>
    <w:rsid w:val="0029147A"/>
    <w:rsid w:val="002915AE"/>
    <w:rsid w:val="00292660"/>
    <w:rsid w:val="002926E3"/>
    <w:rsid w:val="0029321F"/>
    <w:rsid w:val="00293534"/>
    <w:rsid w:val="0029423A"/>
    <w:rsid w:val="0029512F"/>
    <w:rsid w:val="00296EE7"/>
    <w:rsid w:val="00297916"/>
    <w:rsid w:val="002A6653"/>
    <w:rsid w:val="002A6CAF"/>
    <w:rsid w:val="002A6E2C"/>
    <w:rsid w:val="002B0451"/>
    <w:rsid w:val="002B289B"/>
    <w:rsid w:val="002B3F49"/>
    <w:rsid w:val="002B4D56"/>
    <w:rsid w:val="002B60D6"/>
    <w:rsid w:val="002B7812"/>
    <w:rsid w:val="002C1C2E"/>
    <w:rsid w:val="002C1FC8"/>
    <w:rsid w:val="002C2149"/>
    <w:rsid w:val="002C412E"/>
    <w:rsid w:val="002C481E"/>
    <w:rsid w:val="002C7C90"/>
    <w:rsid w:val="002D0498"/>
    <w:rsid w:val="002D0875"/>
    <w:rsid w:val="002D17B0"/>
    <w:rsid w:val="002D2839"/>
    <w:rsid w:val="002D2C55"/>
    <w:rsid w:val="002D628E"/>
    <w:rsid w:val="002D7F66"/>
    <w:rsid w:val="002E0E2B"/>
    <w:rsid w:val="002E12A1"/>
    <w:rsid w:val="002E27B6"/>
    <w:rsid w:val="002E4297"/>
    <w:rsid w:val="002E50B6"/>
    <w:rsid w:val="002E53B5"/>
    <w:rsid w:val="002E78C4"/>
    <w:rsid w:val="002F08F3"/>
    <w:rsid w:val="002F1BAB"/>
    <w:rsid w:val="002F2484"/>
    <w:rsid w:val="002F3AB9"/>
    <w:rsid w:val="002F5616"/>
    <w:rsid w:val="002F5EE2"/>
    <w:rsid w:val="002F72A0"/>
    <w:rsid w:val="003021B9"/>
    <w:rsid w:val="00304604"/>
    <w:rsid w:val="00304677"/>
    <w:rsid w:val="00310773"/>
    <w:rsid w:val="00311F00"/>
    <w:rsid w:val="00314C82"/>
    <w:rsid w:val="00315897"/>
    <w:rsid w:val="00322CFC"/>
    <w:rsid w:val="003249F9"/>
    <w:rsid w:val="003313E0"/>
    <w:rsid w:val="003338FA"/>
    <w:rsid w:val="00334BD9"/>
    <w:rsid w:val="00334F2B"/>
    <w:rsid w:val="00337525"/>
    <w:rsid w:val="003408DC"/>
    <w:rsid w:val="00341CC7"/>
    <w:rsid w:val="003422B0"/>
    <w:rsid w:val="00342690"/>
    <w:rsid w:val="00347C56"/>
    <w:rsid w:val="0035169D"/>
    <w:rsid w:val="0035346A"/>
    <w:rsid w:val="0035724F"/>
    <w:rsid w:val="00357E16"/>
    <w:rsid w:val="00362571"/>
    <w:rsid w:val="00364087"/>
    <w:rsid w:val="00370D06"/>
    <w:rsid w:val="00373E9E"/>
    <w:rsid w:val="0037754D"/>
    <w:rsid w:val="00385792"/>
    <w:rsid w:val="00385C5B"/>
    <w:rsid w:val="003873C9"/>
    <w:rsid w:val="00391312"/>
    <w:rsid w:val="00391E49"/>
    <w:rsid w:val="00395077"/>
    <w:rsid w:val="003957E1"/>
    <w:rsid w:val="003A1CEF"/>
    <w:rsid w:val="003A1D68"/>
    <w:rsid w:val="003A1EDC"/>
    <w:rsid w:val="003A2962"/>
    <w:rsid w:val="003A502B"/>
    <w:rsid w:val="003A5267"/>
    <w:rsid w:val="003B0567"/>
    <w:rsid w:val="003B2CC0"/>
    <w:rsid w:val="003B2DE2"/>
    <w:rsid w:val="003B3976"/>
    <w:rsid w:val="003B51D0"/>
    <w:rsid w:val="003B52B3"/>
    <w:rsid w:val="003B5B4A"/>
    <w:rsid w:val="003B7650"/>
    <w:rsid w:val="003B7C2F"/>
    <w:rsid w:val="003C296D"/>
    <w:rsid w:val="003C2E54"/>
    <w:rsid w:val="003C5893"/>
    <w:rsid w:val="003C77D6"/>
    <w:rsid w:val="003C7C67"/>
    <w:rsid w:val="003D03C2"/>
    <w:rsid w:val="003D5C52"/>
    <w:rsid w:val="003D7035"/>
    <w:rsid w:val="003D7B67"/>
    <w:rsid w:val="003D7D9C"/>
    <w:rsid w:val="003E0AFC"/>
    <w:rsid w:val="003E1A95"/>
    <w:rsid w:val="003E1C74"/>
    <w:rsid w:val="003E2BCC"/>
    <w:rsid w:val="003E5083"/>
    <w:rsid w:val="003E5D8E"/>
    <w:rsid w:val="003E6D41"/>
    <w:rsid w:val="003E6E30"/>
    <w:rsid w:val="003F0AF6"/>
    <w:rsid w:val="003F2192"/>
    <w:rsid w:val="003F23FD"/>
    <w:rsid w:val="003F4349"/>
    <w:rsid w:val="003F4A9B"/>
    <w:rsid w:val="003F7225"/>
    <w:rsid w:val="004003A2"/>
    <w:rsid w:val="00400740"/>
    <w:rsid w:val="00403660"/>
    <w:rsid w:val="004037EB"/>
    <w:rsid w:val="004053E7"/>
    <w:rsid w:val="00410FD8"/>
    <w:rsid w:val="00413BE8"/>
    <w:rsid w:val="004143E0"/>
    <w:rsid w:val="004154AA"/>
    <w:rsid w:val="00415E8A"/>
    <w:rsid w:val="0041681D"/>
    <w:rsid w:val="00417430"/>
    <w:rsid w:val="004216FF"/>
    <w:rsid w:val="004227DC"/>
    <w:rsid w:val="00424A0C"/>
    <w:rsid w:val="00426767"/>
    <w:rsid w:val="00426943"/>
    <w:rsid w:val="00427B74"/>
    <w:rsid w:val="004315F8"/>
    <w:rsid w:val="00433C3E"/>
    <w:rsid w:val="00440151"/>
    <w:rsid w:val="004421D5"/>
    <w:rsid w:val="00442A93"/>
    <w:rsid w:val="0044675E"/>
    <w:rsid w:val="00446F47"/>
    <w:rsid w:val="00447697"/>
    <w:rsid w:val="004505E1"/>
    <w:rsid w:val="0045332C"/>
    <w:rsid w:val="00456327"/>
    <w:rsid w:val="00456401"/>
    <w:rsid w:val="00460DA2"/>
    <w:rsid w:val="0046405F"/>
    <w:rsid w:val="00465609"/>
    <w:rsid w:val="00471CA2"/>
    <w:rsid w:val="00472E95"/>
    <w:rsid w:val="0047517E"/>
    <w:rsid w:val="00475BC7"/>
    <w:rsid w:val="00475DBF"/>
    <w:rsid w:val="00476E8E"/>
    <w:rsid w:val="0048199C"/>
    <w:rsid w:val="00481F8F"/>
    <w:rsid w:val="00487CF7"/>
    <w:rsid w:val="00490288"/>
    <w:rsid w:val="004902C6"/>
    <w:rsid w:val="004908B0"/>
    <w:rsid w:val="00490FAC"/>
    <w:rsid w:val="004916AF"/>
    <w:rsid w:val="00493738"/>
    <w:rsid w:val="00494FC3"/>
    <w:rsid w:val="004965F2"/>
    <w:rsid w:val="004A3A40"/>
    <w:rsid w:val="004A40E6"/>
    <w:rsid w:val="004A5846"/>
    <w:rsid w:val="004A6F72"/>
    <w:rsid w:val="004A779E"/>
    <w:rsid w:val="004A7845"/>
    <w:rsid w:val="004A7FF1"/>
    <w:rsid w:val="004B2B58"/>
    <w:rsid w:val="004B46A3"/>
    <w:rsid w:val="004B5561"/>
    <w:rsid w:val="004B75D0"/>
    <w:rsid w:val="004B7DAA"/>
    <w:rsid w:val="004C04A1"/>
    <w:rsid w:val="004C0DCD"/>
    <w:rsid w:val="004C3623"/>
    <w:rsid w:val="004C48CB"/>
    <w:rsid w:val="004C53EA"/>
    <w:rsid w:val="004C63A1"/>
    <w:rsid w:val="004C69DC"/>
    <w:rsid w:val="004D0F22"/>
    <w:rsid w:val="004D146F"/>
    <w:rsid w:val="004D17F1"/>
    <w:rsid w:val="004D7DA5"/>
    <w:rsid w:val="004E0FD0"/>
    <w:rsid w:val="004E0FD8"/>
    <w:rsid w:val="004E7DDD"/>
    <w:rsid w:val="004E7EB0"/>
    <w:rsid w:val="004F069D"/>
    <w:rsid w:val="004F61DD"/>
    <w:rsid w:val="00500224"/>
    <w:rsid w:val="00501E39"/>
    <w:rsid w:val="00503BDE"/>
    <w:rsid w:val="00505026"/>
    <w:rsid w:val="00510645"/>
    <w:rsid w:val="00510648"/>
    <w:rsid w:val="005111BD"/>
    <w:rsid w:val="0051145A"/>
    <w:rsid w:val="0051513D"/>
    <w:rsid w:val="00515F8B"/>
    <w:rsid w:val="0051608C"/>
    <w:rsid w:val="00516B33"/>
    <w:rsid w:val="00517718"/>
    <w:rsid w:val="00521B38"/>
    <w:rsid w:val="0052770F"/>
    <w:rsid w:val="005319A6"/>
    <w:rsid w:val="00533456"/>
    <w:rsid w:val="00535E7E"/>
    <w:rsid w:val="00537F7D"/>
    <w:rsid w:val="00540074"/>
    <w:rsid w:val="0054097D"/>
    <w:rsid w:val="00542DC6"/>
    <w:rsid w:val="0054454D"/>
    <w:rsid w:val="005458FE"/>
    <w:rsid w:val="0054605B"/>
    <w:rsid w:val="0054791E"/>
    <w:rsid w:val="005507DF"/>
    <w:rsid w:val="00550881"/>
    <w:rsid w:val="00553236"/>
    <w:rsid w:val="0055551B"/>
    <w:rsid w:val="00555A7D"/>
    <w:rsid w:val="00556B5B"/>
    <w:rsid w:val="00556BF1"/>
    <w:rsid w:val="00556DB0"/>
    <w:rsid w:val="00563042"/>
    <w:rsid w:val="0056431C"/>
    <w:rsid w:val="00564421"/>
    <w:rsid w:val="00564D9E"/>
    <w:rsid w:val="00567892"/>
    <w:rsid w:val="005707A4"/>
    <w:rsid w:val="00572024"/>
    <w:rsid w:val="0057246D"/>
    <w:rsid w:val="005741B1"/>
    <w:rsid w:val="00575290"/>
    <w:rsid w:val="0057729A"/>
    <w:rsid w:val="00580BE0"/>
    <w:rsid w:val="00583387"/>
    <w:rsid w:val="005833E7"/>
    <w:rsid w:val="005838E4"/>
    <w:rsid w:val="00583EF9"/>
    <w:rsid w:val="00587D1E"/>
    <w:rsid w:val="005921A2"/>
    <w:rsid w:val="00592942"/>
    <w:rsid w:val="00595952"/>
    <w:rsid w:val="00596A97"/>
    <w:rsid w:val="0059738E"/>
    <w:rsid w:val="005A07CA"/>
    <w:rsid w:val="005A0EB0"/>
    <w:rsid w:val="005A2088"/>
    <w:rsid w:val="005A4751"/>
    <w:rsid w:val="005A528A"/>
    <w:rsid w:val="005A66A3"/>
    <w:rsid w:val="005A7011"/>
    <w:rsid w:val="005B00B6"/>
    <w:rsid w:val="005B07B3"/>
    <w:rsid w:val="005B2B99"/>
    <w:rsid w:val="005B38AD"/>
    <w:rsid w:val="005B3B0A"/>
    <w:rsid w:val="005B4A1D"/>
    <w:rsid w:val="005B50B1"/>
    <w:rsid w:val="005B572A"/>
    <w:rsid w:val="005B580F"/>
    <w:rsid w:val="005B7749"/>
    <w:rsid w:val="005B787F"/>
    <w:rsid w:val="005C2923"/>
    <w:rsid w:val="005C3542"/>
    <w:rsid w:val="005C464E"/>
    <w:rsid w:val="005C613E"/>
    <w:rsid w:val="005C7BF6"/>
    <w:rsid w:val="005D07B8"/>
    <w:rsid w:val="005D24FC"/>
    <w:rsid w:val="005D2B07"/>
    <w:rsid w:val="005D456F"/>
    <w:rsid w:val="005E1965"/>
    <w:rsid w:val="005E257B"/>
    <w:rsid w:val="005E28D7"/>
    <w:rsid w:val="005E36A5"/>
    <w:rsid w:val="005E58DE"/>
    <w:rsid w:val="005E6062"/>
    <w:rsid w:val="005E7B6A"/>
    <w:rsid w:val="005F131C"/>
    <w:rsid w:val="005F3F8F"/>
    <w:rsid w:val="005F523F"/>
    <w:rsid w:val="005F713E"/>
    <w:rsid w:val="005F730F"/>
    <w:rsid w:val="00600B69"/>
    <w:rsid w:val="00600D8A"/>
    <w:rsid w:val="00601406"/>
    <w:rsid w:val="00601823"/>
    <w:rsid w:val="006035ED"/>
    <w:rsid w:val="00603C70"/>
    <w:rsid w:val="006077BF"/>
    <w:rsid w:val="00611106"/>
    <w:rsid w:val="006116BD"/>
    <w:rsid w:val="006122FC"/>
    <w:rsid w:val="00614D45"/>
    <w:rsid w:val="0061638E"/>
    <w:rsid w:val="00617ED3"/>
    <w:rsid w:val="0062141B"/>
    <w:rsid w:val="00624F00"/>
    <w:rsid w:val="0062686E"/>
    <w:rsid w:val="006313A2"/>
    <w:rsid w:val="00632FDE"/>
    <w:rsid w:val="00633EBA"/>
    <w:rsid w:val="0063415B"/>
    <w:rsid w:val="006357B6"/>
    <w:rsid w:val="00635DFF"/>
    <w:rsid w:val="00636474"/>
    <w:rsid w:val="00636B9C"/>
    <w:rsid w:val="006408EA"/>
    <w:rsid w:val="0064149E"/>
    <w:rsid w:val="0064159B"/>
    <w:rsid w:val="00641DC3"/>
    <w:rsid w:val="00641EC5"/>
    <w:rsid w:val="006424BC"/>
    <w:rsid w:val="006444FD"/>
    <w:rsid w:val="00644670"/>
    <w:rsid w:val="006461E1"/>
    <w:rsid w:val="00646C50"/>
    <w:rsid w:val="00650D7A"/>
    <w:rsid w:val="00650F43"/>
    <w:rsid w:val="0065142C"/>
    <w:rsid w:val="00652CE3"/>
    <w:rsid w:val="00655829"/>
    <w:rsid w:val="006563DD"/>
    <w:rsid w:val="00657253"/>
    <w:rsid w:val="00657B06"/>
    <w:rsid w:val="00660330"/>
    <w:rsid w:val="00661904"/>
    <w:rsid w:val="00663B24"/>
    <w:rsid w:val="006649CC"/>
    <w:rsid w:val="0066661E"/>
    <w:rsid w:val="00667B73"/>
    <w:rsid w:val="00667C5B"/>
    <w:rsid w:val="00670D46"/>
    <w:rsid w:val="00672D5A"/>
    <w:rsid w:val="00674216"/>
    <w:rsid w:val="0067467F"/>
    <w:rsid w:val="00675F13"/>
    <w:rsid w:val="0067619E"/>
    <w:rsid w:val="00676B35"/>
    <w:rsid w:val="00681D55"/>
    <w:rsid w:val="00681E86"/>
    <w:rsid w:val="006833AD"/>
    <w:rsid w:val="00683670"/>
    <w:rsid w:val="00684A7C"/>
    <w:rsid w:val="006A2680"/>
    <w:rsid w:val="006A3137"/>
    <w:rsid w:val="006A4B2B"/>
    <w:rsid w:val="006A587A"/>
    <w:rsid w:val="006A59FA"/>
    <w:rsid w:val="006A6429"/>
    <w:rsid w:val="006B16B8"/>
    <w:rsid w:val="006B4A32"/>
    <w:rsid w:val="006B78E0"/>
    <w:rsid w:val="006C0D8D"/>
    <w:rsid w:val="006C1B06"/>
    <w:rsid w:val="006C1F0A"/>
    <w:rsid w:val="006C2C34"/>
    <w:rsid w:val="006C6F46"/>
    <w:rsid w:val="006D2106"/>
    <w:rsid w:val="006D76DC"/>
    <w:rsid w:val="006E1205"/>
    <w:rsid w:val="006E2786"/>
    <w:rsid w:val="006E329C"/>
    <w:rsid w:val="006E33EC"/>
    <w:rsid w:val="006E42B9"/>
    <w:rsid w:val="006E594B"/>
    <w:rsid w:val="006F16BC"/>
    <w:rsid w:val="006F1A15"/>
    <w:rsid w:val="006F2D87"/>
    <w:rsid w:val="006F44F9"/>
    <w:rsid w:val="006F5555"/>
    <w:rsid w:val="006F72B8"/>
    <w:rsid w:val="006F77A6"/>
    <w:rsid w:val="00704D02"/>
    <w:rsid w:val="00705007"/>
    <w:rsid w:val="00706D63"/>
    <w:rsid w:val="00707B45"/>
    <w:rsid w:val="00711DAF"/>
    <w:rsid w:val="00713038"/>
    <w:rsid w:val="00714313"/>
    <w:rsid w:val="00714692"/>
    <w:rsid w:val="00715741"/>
    <w:rsid w:val="00716CD5"/>
    <w:rsid w:val="007179B7"/>
    <w:rsid w:val="00717E5A"/>
    <w:rsid w:val="00721677"/>
    <w:rsid w:val="00722191"/>
    <w:rsid w:val="00723334"/>
    <w:rsid w:val="007233EB"/>
    <w:rsid w:val="00726B14"/>
    <w:rsid w:val="00727F06"/>
    <w:rsid w:val="00730955"/>
    <w:rsid w:val="00732A7D"/>
    <w:rsid w:val="007332BF"/>
    <w:rsid w:val="007337E4"/>
    <w:rsid w:val="00733991"/>
    <w:rsid w:val="007369D3"/>
    <w:rsid w:val="007377B3"/>
    <w:rsid w:val="00737887"/>
    <w:rsid w:val="00741A2D"/>
    <w:rsid w:val="00742269"/>
    <w:rsid w:val="00742689"/>
    <w:rsid w:val="00742B52"/>
    <w:rsid w:val="007461E2"/>
    <w:rsid w:val="00746842"/>
    <w:rsid w:val="007479A2"/>
    <w:rsid w:val="00747BDD"/>
    <w:rsid w:val="00751540"/>
    <w:rsid w:val="007521EF"/>
    <w:rsid w:val="007538DD"/>
    <w:rsid w:val="007559D1"/>
    <w:rsid w:val="00755E6E"/>
    <w:rsid w:val="0075659A"/>
    <w:rsid w:val="0075755C"/>
    <w:rsid w:val="0076011F"/>
    <w:rsid w:val="00761131"/>
    <w:rsid w:val="00762858"/>
    <w:rsid w:val="00763E45"/>
    <w:rsid w:val="00765AED"/>
    <w:rsid w:val="00766BD9"/>
    <w:rsid w:val="007704C7"/>
    <w:rsid w:val="00770C26"/>
    <w:rsid w:val="007719A4"/>
    <w:rsid w:val="00772E03"/>
    <w:rsid w:val="00773492"/>
    <w:rsid w:val="007737B2"/>
    <w:rsid w:val="00773F38"/>
    <w:rsid w:val="0078004C"/>
    <w:rsid w:val="007826EE"/>
    <w:rsid w:val="00782DB2"/>
    <w:rsid w:val="00784F5E"/>
    <w:rsid w:val="00786A00"/>
    <w:rsid w:val="00787D2B"/>
    <w:rsid w:val="00790C2C"/>
    <w:rsid w:val="00790CA6"/>
    <w:rsid w:val="0079167F"/>
    <w:rsid w:val="00791E97"/>
    <w:rsid w:val="0079463A"/>
    <w:rsid w:val="00794CC8"/>
    <w:rsid w:val="007976BF"/>
    <w:rsid w:val="007A0514"/>
    <w:rsid w:val="007A4808"/>
    <w:rsid w:val="007A4C5F"/>
    <w:rsid w:val="007A664A"/>
    <w:rsid w:val="007A7424"/>
    <w:rsid w:val="007A78DD"/>
    <w:rsid w:val="007B0A62"/>
    <w:rsid w:val="007B0CB3"/>
    <w:rsid w:val="007B117A"/>
    <w:rsid w:val="007B35FF"/>
    <w:rsid w:val="007B77FC"/>
    <w:rsid w:val="007B7E83"/>
    <w:rsid w:val="007C1CB7"/>
    <w:rsid w:val="007C2425"/>
    <w:rsid w:val="007C3BB1"/>
    <w:rsid w:val="007D470D"/>
    <w:rsid w:val="007E1693"/>
    <w:rsid w:val="007E19F7"/>
    <w:rsid w:val="007E1D6E"/>
    <w:rsid w:val="007E256E"/>
    <w:rsid w:val="007E2B09"/>
    <w:rsid w:val="007E590C"/>
    <w:rsid w:val="007E6D8D"/>
    <w:rsid w:val="007E7469"/>
    <w:rsid w:val="007F0832"/>
    <w:rsid w:val="007F43CE"/>
    <w:rsid w:val="007F5E9C"/>
    <w:rsid w:val="007F5F2C"/>
    <w:rsid w:val="007F5F69"/>
    <w:rsid w:val="007F6AE0"/>
    <w:rsid w:val="0080012B"/>
    <w:rsid w:val="00800A42"/>
    <w:rsid w:val="00800C5E"/>
    <w:rsid w:val="00801444"/>
    <w:rsid w:val="00801AE0"/>
    <w:rsid w:val="0080247E"/>
    <w:rsid w:val="00803132"/>
    <w:rsid w:val="00804FF4"/>
    <w:rsid w:val="00812BB7"/>
    <w:rsid w:val="00813FA7"/>
    <w:rsid w:val="0081478B"/>
    <w:rsid w:val="008222AA"/>
    <w:rsid w:val="0083034E"/>
    <w:rsid w:val="008304E5"/>
    <w:rsid w:val="00831F08"/>
    <w:rsid w:val="008321FF"/>
    <w:rsid w:val="00833D64"/>
    <w:rsid w:val="008341CA"/>
    <w:rsid w:val="008346B9"/>
    <w:rsid w:val="00837F30"/>
    <w:rsid w:val="00843559"/>
    <w:rsid w:val="0084418A"/>
    <w:rsid w:val="008477B7"/>
    <w:rsid w:val="0085067A"/>
    <w:rsid w:val="00851FEF"/>
    <w:rsid w:val="00852168"/>
    <w:rsid w:val="00855317"/>
    <w:rsid w:val="00857FB6"/>
    <w:rsid w:val="008600BC"/>
    <w:rsid w:val="008619B2"/>
    <w:rsid w:val="008637DA"/>
    <w:rsid w:val="00865D9F"/>
    <w:rsid w:val="00866C6B"/>
    <w:rsid w:val="00872408"/>
    <w:rsid w:val="00875F47"/>
    <w:rsid w:val="00881809"/>
    <w:rsid w:val="0088253B"/>
    <w:rsid w:val="00882B77"/>
    <w:rsid w:val="00884059"/>
    <w:rsid w:val="0088718E"/>
    <w:rsid w:val="00887AE2"/>
    <w:rsid w:val="00887CD3"/>
    <w:rsid w:val="00887E92"/>
    <w:rsid w:val="00890680"/>
    <w:rsid w:val="00890D0F"/>
    <w:rsid w:val="00891927"/>
    <w:rsid w:val="00892CCF"/>
    <w:rsid w:val="00893B7D"/>
    <w:rsid w:val="00894456"/>
    <w:rsid w:val="00894AFF"/>
    <w:rsid w:val="008954A0"/>
    <w:rsid w:val="0089795D"/>
    <w:rsid w:val="008A101E"/>
    <w:rsid w:val="008A76C8"/>
    <w:rsid w:val="008A78E0"/>
    <w:rsid w:val="008B0834"/>
    <w:rsid w:val="008B2A01"/>
    <w:rsid w:val="008B304C"/>
    <w:rsid w:val="008B38F0"/>
    <w:rsid w:val="008C0B3F"/>
    <w:rsid w:val="008C27DD"/>
    <w:rsid w:val="008C560E"/>
    <w:rsid w:val="008C6F1C"/>
    <w:rsid w:val="008D1059"/>
    <w:rsid w:val="008D106A"/>
    <w:rsid w:val="008D14F5"/>
    <w:rsid w:val="008D1656"/>
    <w:rsid w:val="008D1828"/>
    <w:rsid w:val="008D214C"/>
    <w:rsid w:val="008D2D38"/>
    <w:rsid w:val="008D4FC2"/>
    <w:rsid w:val="008D7F81"/>
    <w:rsid w:val="008E2DE4"/>
    <w:rsid w:val="008E7E2B"/>
    <w:rsid w:val="008E7E7E"/>
    <w:rsid w:val="008F152D"/>
    <w:rsid w:val="008F29A6"/>
    <w:rsid w:val="008F6B7D"/>
    <w:rsid w:val="00910293"/>
    <w:rsid w:val="00911E1F"/>
    <w:rsid w:val="00914F57"/>
    <w:rsid w:val="0091519F"/>
    <w:rsid w:val="0091551C"/>
    <w:rsid w:val="00915DFB"/>
    <w:rsid w:val="009161DA"/>
    <w:rsid w:val="00916244"/>
    <w:rsid w:val="00916F0A"/>
    <w:rsid w:val="009203AC"/>
    <w:rsid w:val="00922FAD"/>
    <w:rsid w:val="00923A2C"/>
    <w:rsid w:val="00926AAC"/>
    <w:rsid w:val="00926FC7"/>
    <w:rsid w:val="0093149A"/>
    <w:rsid w:val="00933793"/>
    <w:rsid w:val="00934DDA"/>
    <w:rsid w:val="00935BDC"/>
    <w:rsid w:val="00940419"/>
    <w:rsid w:val="009424B9"/>
    <w:rsid w:val="00950A9C"/>
    <w:rsid w:val="00952103"/>
    <w:rsid w:val="0095232A"/>
    <w:rsid w:val="009540B7"/>
    <w:rsid w:val="00954574"/>
    <w:rsid w:val="00954D20"/>
    <w:rsid w:val="0095516F"/>
    <w:rsid w:val="009574C7"/>
    <w:rsid w:val="00960D7A"/>
    <w:rsid w:val="009613FA"/>
    <w:rsid w:val="009617F5"/>
    <w:rsid w:val="00962B4C"/>
    <w:rsid w:val="00963CCF"/>
    <w:rsid w:val="00967132"/>
    <w:rsid w:val="00971067"/>
    <w:rsid w:val="00971A9B"/>
    <w:rsid w:val="00972EB7"/>
    <w:rsid w:val="0097365B"/>
    <w:rsid w:val="00976D2A"/>
    <w:rsid w:val="0097781C"/>
    <w:rsid w:val="00980340"/>
    <w:rsid w:val="00980B24"/>
    <w:rsid w:val="00980C19"/>
    <w:rsid w:val="00983BCD"/>
    <w:rsid w:val="00984DD1"/>
    <w:rsid w:val="00985E4C"/>
    <w:rsid w:val="009866FA"/>
    <w:rsid w:val="00986920"/>
    <w:rsid w:val="009966CC"/>
    <w:rsid w:val="009969C5"/>
    <w:rsid w:val="009976FE"/>
    <w:rsid w:val="009A3E19"/>
    <w:rsid w:val="009B3DBB"/>
    <w:rsid w:val="009B78FF"/>
    <w:rsid w:val="009C05E2"/>
    <w:rsid w:val="009C477F"/>
    <w:rsid w:val="009C6217"/>
    <w:rsid w:val="009C6A9A"/>
    <w:rsid w:val="009D0A88"/>
    <w:rsid w:val="009D0D2E"/>
    <w:rsid w:val="009D1110"/>
    <w:rsid w:val="009D1631"/>
    <w:rsid w:val="009D279C"/>
    <w:rsid w:val="009D4213"/>
    <w:rsid w:val="009D436D"/>
    <w:rsid w:val="009D4EDD"/>
    <w:rsid w:val="009D5570"/>
    <w:rsid w:val="009D591C"/>
    <w:rsid w:val="009D69DB"/>
    <w:rsid w:val="009E03CC"/>
    <w:rsid w:val="009E0723"/>
    <w:rsid w:val="009E34EE"/>
    <w:rsid w:val="009E37E1"/>
    <w:rsid w:val="009E44ED"/>
    <w:rsid w:val="009E491D"/>
    <w:rsid w:val="009E5AB2"/>
    <w:rsid w:val="009F3F7C"/>
    <w:rsid w:val="009F5F17"/>
    <w:rsid w:val="009F7494"/>
    <w:rsid w:val="009F7E16"/>
    <w:rsid w:val="00A019D5"/>
    <w:rsid w:val="00A068ED"/>
    <w:rsid w:val="00A07B51"/>
    <w:rsid w:val="00A10420"/>
    <w:rsid w:val="00A155B4"/>
    <w:rsid w:val="00A31469"/>
    <w:rsid w:val="00A33F67"/>
    <w:rsid w:val="00A36FF9"/>
    <w:rsid w:val="00A37CD2"/>
    <w:rsid w:val="00A402E3"/>
    <w:rsid w:val="00A40FB7"/>
    <w:rsid w:val="00A41E9E"/>
    <w:rsid w:val="00A431C0"/>
    <w:rsid w:val="00A44007"/>
    <w:rsid w:val="00A45EB1"/>
    <w:rsid w:val="00A47E48"/>
    <w:rsid w:val="00A5038E"/>
    <w:rsid w:val="00A52A6B"/>
    <w:rsid w:val="00A542A8"/>
    <w:rsid w:val="00A54F22"/>
    <w:rsid w:val="00A55B1D"/>
    <w:rsid w:val="00A57336"/>
    <w:rsid w:val="00A603F3"/>
    <w:rsid w:val="00A61C42"/>
    <w:rsid w:val="00A647EC"/>
    <w:rsid w:val="00A64C8D"/>
    <w:rsid w:val="00A704E7"/>
    <w:rsid w:val="00A718F4"/>
    <w:rsid w:val="00A7221B"/>
    <w:rsid w:val="00A7379D"/>
    <w:rsid w:val="00A74A7F"/>
    <w:rsid w:val="00A74BDB"/>
    <w:rsid w:val="00A774F1"/>
    <w:rsid w:val="00A813D7"/>
    <w:rsid w:val="00A82A90"/>
    <w:rsid w:val="00A83193"/>
    <w:rsid w:val="00A9267F"/>
    <w:rsid w:val="00A93C70"/>
    <w:rsid w:val="00A95555"/>
    <w:rsid w:val="00AA2F79"/>
    <w:rsid w:val="00AA38AD"/>
    <w:rsid w:val="00AA3988"/>
    <w:rsid w:val="00AA78D0"/>
    <w:rsid w:val="00AB15A8"/>
    <w:rsid w:val="00AB24F3"/>
    <w:rsid w:val="00AB4391"/>
    <w:rsid w:val="00AC01D1"/>
    <w:rsid w:val="00AC2659"/>
    <w:rsid w:val="00AC71FD"/>
    <w:rsid w:val="00AD0BB3"/>
    <w:rsid w:val="00AD0F04"/>
    <w:rsid w:val="00AD1CFD"/>
    <w:rsid w:val="00AD34EF"/>
    <w:rsid w:val="00AD66AD"/>
    <w:rsid w:val="00AE005B"/>
    <w:rsid w:val="00AE0202"/>
    <w:rsid w:val="00AE1C37"/>
    <w:rsid w:val="00AE3005"/>
    <w:rsid w:val="00AE3934"/>
    <w:rsid w:val="00AE5568"/>
    <w:rsid w:val="00AF0639"/>
    <w:rsid w:val="00AF1D52"/>
    <w:rsid w:val="00AF293B"/>
    <w:rsid w:val="00AF3DE6"/>
    <w:rsid w:val="00AF7710"/>
    <w:rsid w:val="00B00AF6"/>
    <w:rsid w:val="00B018F7"/>
    <w:rsid w:val="00B0261B"/>
    <w:rsid w:val="00B03EDB"/>
    <w:rsid w:val="00B0705E"/>
    <w:rsid w:val="00B07293"/>
    <w:rsid w:val="00B075AF"/>
    <w:rsid w:val="00B07BE9"/>
    <w:rsid w:val="00B1056C"/>
    <w:rsid w:val="00B127E6"/>
    <w:rsid w:val="00B13B75"/>
    <w:rsid w:val="00B159A7"/>
    <w:rsid w:val="00B15BD7"/>
    <w:rsid w:val="00B16AD8"/>
    <w:rsid w:val="00B201E8"/>
    <w:rsid w:val="00B223AD"/>
    <w:rsid w:val="00B24C4B"/>
    <w:rsid w:val="00B2528B"/>
    <w:rsid w:val="00B258E6"/>
    <w:rsid w:val="00B26319"/>
    <w:rsid w:val="00B32730"/>
    <w:rsid w:val="00B33AAB"/>
    <w:rsid w:val="00B3464F"/>
    <w:rsid w:val="00B34EE9"/>
    <w:rsid w:val="00B40B62"/>
    <w:rsid w:val="00B435D9"/>
    <w:rsid w:val="00B44BDC"/>
    <w:rsid w:val="00B44C01"/>
    <w:rsid w:val="00B44CE8"/>
    <w:rsid w:val="00B46DDD"/>
    <w:rsid w:val="00B5143B"/>
    <w:rsid w:val="00B529FB"/>
    <w:rsid w:val="00B56204"/>
    <w:rsid w:val="00B577F9"/>
    <w:rsid w:val="00B57C04"/>
    <w:rsid w:val="00B618BE"/>
    <w:rsid w:val="00B62B7E"/>
    <w:rsid w:val="00B707F8"/>
    <w:rsid w:val="00B734E7"/>
    <w:rsid w:val="00B73AC5"/>
    <w:rsid w:val="00B76DE0"/>
    <w:rsid w:val="00B7798E"/>
    <w:rsid w:val="00B80351"/>
    <w:rsid w:val="00B834B4"/>
    <w:rsid w:val="00B8479B"/>
    <w:rsid w:val="00B854AC"/>
    <w:rsid w:val="00B86454"/>
    <w:rsid w:val="00B86D96"/>
    <w:rsid w:val="00B91BD8"/>
    <w:rsid w:val="00B94892"/>
    <w:rsid w:val="00B94D63"/>
    <w:rsid w:val="00B9505F"/>
    <w:rsid w:val="00B957F7"/>
    <w:rsid w:val="00B95D52"/>
    <w:rsid w:val="00BA1261"/>
    <w:rsid w:val="00BA3E0A"/>
    <w:rsid w:val="00BA469A"/>
    <w:rsid w:val="00BA4FBF"/>
    <w:rsid w:val="00BA5D20"/>
    <w:rsid w:val="00BA6D7C"/>
    <w:rsid w:val="00BB0DBC"/>
    <w:rsid w:val="00BB138A"/>
    <w:rsid w:val="00BB15EF"/>
    <w:rsid w:val="00BB5083"/>
    <w:rsid w:val="00BB5590"/>
    <w:rsid w:val="00BB639C"/>
    <w:rsid w:val="00BB7EC3"/>
    <w:rsid w:val="00BC07F9"/>
    <w:rsid w:val="00BC0F53"/>
    <w:rsid w:val="00BC4586"/>
    <w:rsid w:val="00BC4619"/>
    <w:rsid w:val="00BC71A4"/>
    <w:rsid w:val="00BD0A29"/>
    <w:rsid w:val="00BD47D5"/>
    <w:rsid w:val="00BD5D2B"/>
    <w:rsid w:val="00BD7B24"/>
    <w:rsid w:val="00BE0F82"/>
    <w:rsid w:val="00BE3D82"/>
    <w:rsid w:val="00BE59FC"/>
    <w:rsid w:val="00BE66E5"/>
    <w:rsid w:val="00BE6F9F"/>
    <w:rsid w:val="00BF0A70"/>
    <w:rsid w:val="00BF1698"/>
    <w:rsid w:val="00BF33E7"/>
    <w:rsid w:val="00BF3E33"/>
    <w:rsid w:val="00BF55E6"/>
    <w:rsid w:val="00BF57C9"/>
    <w:rsid w:val="00BF5B6C"/>
    <w:rsid w:val="00C02EC3"/>
    <w:rsid w:val="00C04CD1"/>
    <w:rsid w:val="00C052AC"/>
    <w:rsid w:val="00C05A7A"/>
    <w:rsid w:val="00C079AF"/>
    <w:rsid w:val="00C10A58"/>
    <w:rsid w:val="00C11580"/>
    <w:rsid w:val="00C12A36"/>
    <w:rsid w:val="00C13199"/>
    <w:rsid w:val="00C16925"/>
    <w:rsid w:val="00C17754"/>
    <w:rsid w:val="00C20000"/>
    <w:rsid w:val="00C20DF5"/>
    <w:rsid w:val="00C20E05"/>
    <w:rsid w:val="00C22BE1"/>
    <w:rsid w:val="00C2385E"/>
    <w:rsid w:val="00C23E27"/>
    <w:rsid w:val="00C246E9"/>
    <w:rsid w:val="00C26E22"/>
    <w:rsid w:val="00C30F67"/>
    <w:rsid w:val="00C4224E"/>
    <w:rsid w:val="00C42536"/>
    <w:rsid w:val="00C43968"/>
    <w:rsid w:val="00C44CF7"/>
    <w:rsid w:val="00C46356"/>
    <w:rsid w:val="00C520C3"/>
    <w:rsid w:val="00C52947"/>
    <w:rsid w:val="00C55AF0"/>
    <w:rsid w:val="00C5627F"/>
    <w:rsid w:val="00C57B0A"/>
    <w:rsid w:val="00C57E49"/>
    <w:rsid w:val="00C6170E"/>
    <w:rsid w:val="00C6192F"/>
    <w:rsid w:val="00C61D55"/>
    <w:rsid w:val="00C62D6A"/>
    <w:rsid w:val="00C63DB4"/>
    <w:rsid w:val="00C6765B"/>
    <w:rsid w:val="00C679F2"/>
    <w:rsid w:val="00C70743"/>
    <w:rsid w:val="00C72E3E"/>
    <w:rsid w:val="00C76068"/>
    <w:rsid w:val="00C76782"/>
    <w:rsid w:val="00C8122A"/>
    <w:rsid w:val="00C83589"/>
    <w:rsid w:val="00C87E13"/>
    <w:rsid w:val="00C90B20"/>
    <w:rsid w:val="00C929F8"/>
    <w:rsid w:val="00C949D4"/>
    <w:rsid w:val="00CA04F8"/>
    <w:rsid w:val="00CA60DB"/>
    <w:rsid w:val="00CA6D45"/>
    <w:rsid w:val="00CB05A0"/>
    <w:rsid w:val="00CB3196"/>
    <w:rsid w:val="00CC0E72"/>
    <w:rsid w:val="00CC2A6A"/>
    <w:rsid w:val="00CC658C"/>
    <w:rsid w:val="00CC75E8"/>
    <w:rsid w:val="00CC760C"/>
    <w:rsid w:val="00CD1D4A"/>
    <w:rsid w:val="00CD6D9E"/>
    <w:rsid w:val="00CD7EE5"/>
    <w:rsid w:val="00CE01AB"/>
    <w:rsid w:val="00CE0E1F"/>
    <w:rsid w:val="00CE32A6"/>
    <w:rsid w:val="00CE4641"/>
    <w:rsid w:val="00CE65BA"/>
    <w:rsid w:val="00CF0DCE"/>
    <w:rsid w:val="00CF126E"/>
    <w:rsid w:val="00CF2E1E"/>
    <w:rsid w:val="00CF35F3"/>
    <w:rsid w:val="00CF4F8D"/>
    <w:rsid w:val="00CF5F4B"/>
    <w:rsid w:val="00CF6DB0"/>
    <w:rsid w:val="00D01294"/>
    <w:rsid w:val="00D04D89"/>
    <w:rsid w:val="00D05DB8"/>
    <w:rsid w:val="00D11570"/>
    <w:rsid w:val="00D1206E"/>
    <w:rsid w:val="00D15923"/>
    <w:rsid w:val="00D15FC0"/>
    <w:rsid w:val="00D166FA"/>
    <w:rsid w:val="00D206DC"/>
    <w:rsid w:val="00D2409D"/>
    <w:rsid w:val="00D254E3"/>
    <w:rsid w:val="00D30ABE"/>
    <w:rsid w:val="00D31210"/>
    <w:rsid w:val="00D32E30"/>
    <w:rsid w:val="00D33F7B"/>
    <w:rsid w:val="00D355BA"/>
    <w:rsid w:val="00D35632"/>
    <w:rsid w:val="00D3725D"/>
    <w:rsid w:val="00D40D53"/>
    <w:rsid w:val="00D4117A"/>
    <w:rsid w:val="00D4260B"/>
    <w:rsid w:val="00D42EAE"/>
    <w:rsid w:val="00D451F4"/>
    <w:rsid w:val="00D46411"/>
    <w:rsid w:val="00D469D5"/>
    <w:rsid w:val="00D47137"/>
    <w:rsid w:val="00D47143"/>
    <w:rsid w:val="00D504D6"/>
    <w:rsid w:val="00D5101B"/>
    <w:rsid w:val="00D52318"/>
    <w:rsid w:val="00D5232C"/>
    <w:rsid w:val="00D53141"/>
    <w:rsid w:val="00D5477E"/>
    <w:rsid w:val="00D60368"/>
    <w:rsid w:val="00D60AA0"/>
    <w:rsid w:val="00D60B2A"/>
    <w:rsid w:val="00D61FB3"/>
    <w:rsid w:val="00D62353"/>
    <w:rsid w:val="00D63CDB"/>
    <w:rsid w:val="00D63D70"/>
    <w:rsid w:val="00D643D2"/>
    <w:rsid w:val="00D655D7"/>
    <w:rsid w:val="00D70088"/>
    <w:rsid w:val="00D70649"/>
    <w:rsid w:val="00D741CE"/>
    <w:rsid w:val="00D75CD4"/>
    <w:rsid w:val="00D75CDA"/>
    <w:rsid w:val="00D75E2A"/>
    <w:rsid w:val="00D800F8"/>
    <w:rsid w:val="00D802AC"/>
    <w:rsid w:val="00D833D6"/>
    <w:rsid w:val="00D90706"/>
    <w:rsid w:val="00D90A24"/>
    <w:rsid w:val="00D90BD9"/>
    <w:rsid w:val="00D9199C"/>
    <w:rsid w:val="00D91A49"/>
    <w:rsid w:val="00D93032"/>
    <w:rsid w:val="00D94221"/>
    <w:rsid w:val="00D959DF"/>
    <w:rsid w:val="00DA0C4C"/>
    <w:rsid w:val="00DA0D46"/>
    <w:rsid w:val="00DB19BB"/>
    <w:rsid w:val="00DB2D6A"/>
    <w:rsid w:val="00DB2FEB"/>
    <w:rsid w:val="00DB3899"/>
    <w:rsid w:val="00DB4F97"/>
    <w:rsid w:val="00DB6A5C"/>
    <w:rsid w:val="00DC44E1"/>
    <w:rsid w:val="00DC4680"/>
    <w:rsid w:val="00DC487C"/>
    <w:rsid w:val="00DC6BC9"/>
    <w:rsid w:val="00DC6E85"/>
    <w:rsid w:val="00DC7787"/>
    <w:rsid w:val="00DD3BCC"/>
    <w:rsid w:val="00DD797C"/>
    <w:rsid w:val="00DE0F87"/>
    <w:rsid w:val="00DE6402"/>
    <w:rsid w:val="00DE65B0"/>
    <w:rsid w:val="00DE7AFF"/>
    <w:rsid w:val="00DF07ED"/>
    <w:rsid w:val="00DF1663"/>
    <w:rsid w:val="00DF53B8"/>
    <w:rsid w:val="00DF79F3"/>
    <w:rsid w:val="00DF7ED1"/>
    <w:rsid w:val="00E035C6"/>
    <w:rsid w:val="00E10554"/>
    <w:rsid w:val="00E11B15"/>
    <w:rsid w:val="00E13D94"/>
    <w:rsid w:val="00E14167"/>
    <w:rsid w:val="00E14C3F"/>
    <w:rsid w:val="00E17DC5"/>
    <w:rsid w:val="00E212C5"/>
    <w:rsid w:val="00E219E3"/>
    <w:rsid w:val="00E220C0"/>
    <w:rsid w:val="00E22890"/>
    <w:rsid w:val="00E23FC1"/>
    <w:rsid w:val="00E24E1F"/>
    <w:rsid w:val="00E26118"/>
    <w:rsid w:val="00E307AE"/>
    <w:rsid w:val="00E32B14"/>
    <w:rsid w:val="00E3379D"/>
    <w:rsid w:val="00E35051"/>
    <w:rsid w:val="00E4489F"/>
    <w:rsid w:val="00E45456"/>
    <w:rsid w:val="00E46223"/>
    <w:rsid w:val="00E508AF"/>
    <w:rsid w:val="00E50E6B"/>
    <w:rsid w:val="00E52588"/>
    <w:rsid w:val="00E54C5D"/>
    <w:rsid w:val="00E55F20"/>
    <w:rsid w:val="00E57389"/>
    <w:rsid w:val="00E60D68"/>
    <w:rsid w:val="00E64F8A"/>
    <w:rsid w:val="00E6618F"/>
    <w:rsid w:val="00E66388"/>
    <w:rsid w:val="00E66914"/>
    <w:rsid w:val="00E72BFF"/>
    <w:rsid w:val="00E73DAF"/>
    <w:rsid w:val="00E81591"/>
    <w:rsid w:val="00E8502B"/>
    <w:rsid w:val="00E85C16"/>
    <w:rsid w:val="00E87DBC"/>
    <w:rsid w:val="00E91180"/>
    <w:rsid w:val="00E91DB1"/>
    <w:rsid w:val="00E92470"/>
    <w:rsid w:val="00E97DC9"/>
    <w:rsid w:val="00EA0F76"/>
    <w:rsid w:val="00EA1178"/>
    <w:rsid w:val="00EA27FE"/>
    <w:rsid w:val="00EA441B"/>
    <w:rsid w:val="00EA75C6"/>
    <w:rsid w:val="00EB021D"/>
    <w:rsid w:val="00EB0B94"/>
    <w:rsid w:val="00EB113A"/>
    <w:rsid w:val="00EB14AA"/>
    <w:rsid w:val="00EB1A43"/>
    <w:rsid w:val="00EB2DAB"/>
    <w:rsid w:val="00EB32E5"/>
    <w:rsid w:val="00EB3AD6"/>
    <w:rsid w:val="00EB3EE3"/>
    <w:rsid w:val="00EC0F0E"/>
    <w:rsid w:val="00EC1B70"/>
    <w:rsid w:val="00EC1B8A"/>
    <w:rsid w:val="00EC1E8D"/>
    <w:rsid w:val="00EC4DC1"/>
    <w:rsid w:val="00EC5E28"/>
    <w:rsid w:val="00ED0274"/>
    <w:rsid w:val="00ED051F"/>
    <w:rsid w:val="00ED063C"/>
    <w:rsid w:val="00ED0E11"/>
    <w:rsid w:val="00ED1AC0"/>
    <w:rsid w:val="00ED2412"/>
    <w:rsid w:val="00ED2FDA"/>
    <w:rsid w:val="00ED3165"/>
    <w:rsid w:val="00ED4273"/>
    <w:rsid w:val="00ED5115"/>
    <w:rsid w:val="00ED540C"/>
    <w:rsid w:val="00ED5D26"/>
    <w:rsid w:val="00ED5F2F"/>
    <w:rsid w:val="00ED7F67"/>
    <w:rsid w:val="00EE43C3"/>
    <w:rsid w:val="00EE4E3A"/>
    <w:rsid w:val="00EF0815"/>
    <w:rsid w:val="00EF173F"/>
    <w:rsid w:val="00EF197F"/>
    <w:rsid w:val="00EF2F96"/>
    <w:rsid w:val="00EF3216"/>
    <w:rsid w:val="00EF43E9"/>
    <w:rsid w:val="00EF48E6"/>
    <w:rsid w:val="00EF6533"/>
    <w:rsid w:val="00EF68E0"/>
    <w:rsid w:val="00F012A3"/>
    <w:rsid w:val="00F02A3D"/>
    <w:rsid w:val="00F06BC5"/>
    <w:rsid w:val="00F11B93"/>
    <w:rsid w:val="00F123FE"/>
    <w:rsid w:val="00F12668"/>
    <w:rsid w:val="00F12C30"/>
    <w:rsid w:val="00F164A9"/>
    <w:rsid w:val="00F207A8"/>
    <w:rsid w:val="00F21482"/>
    <w:rsid w:val="00F21631"/>
    <w:rsid w:val="00F234E3"/>
    <w:rsid w:val="00F23A36"/>
    <w:rsid w:val="00F2443C"/>
    <w:rsid w:val="00F247F9"/>
    <w:rsid w:val="00F24BB1"/>
    <w:rsid w:val="00F269F1"/>
    <w:rsid w:val="00F27750"/>
    <w:rsid w:val="00F27BEE"/>
    <w:rsid w:val="00F27D27"/>
    <w:rsid w:val="00F31036"/>
    <w:rsid w:val="00F3106F"/>
    <w:rsid w:val="00F32DB7"/>
    <w:rsid w:val="00F33B13"/>
    <w:rsid w:val="00F37828"/>
    <w:rsid w:val="00F42E7D"/>
    <w:rsid w:val="00F43D75"/>
    <w:rsid w:val="00F443A3"/>
    <w:rsid w:val="00F44814"/>
    <w:rsid w:val="00F537A5"/>
    <w:rsid w:val="00F55754"/>
    <w:rsid w:val="00F578BE"/>
    <w:rsid w:val="00F57A3A"/>
    <w:rsid w:val="00F60E27"/>
    <w:rsid w:val="00F6118E"/>
    <w:rsid w:val="00F618E3"/>
    <w:rsid w:val="00F62546"/>
    <w:rsid w:val="00F64427"/>
    <w:rsid w:val="00F645E3"/>
    <w:rsid w:val="00F64A4A"/>
    <w:rsid w:val="00F668C1"/>
    <w:rsid w:val="00F66C45"/>
    <w:rsid w:val="00F67FE2"/>
    <w:rsid w:val="00F733E4"/>
    <w:rsid w:val="00F741F4"/>
    <w:rsid w:val="00F75D96"/>
    <w:rsid w:val="00F75DB5"/>
    <w:rsid w:val="00F76F23"/>
    <w:rsid w:val="00F7773B"/>
    <w:rsid w:val="00F77C79"/>
    <w:rsid w:val="00F83C9E"/>
    <w:rsid w:val="00F848E1"/>
    <w:rsid w:val="00F84D22"/>
    <w:rsid w:val="00F878EE"/>
    <w:rsid w:val="00F92686"/>
    <w:rsid w:val="00F93C5C"/>
    <w:rsid w:val="00F94A29"/>
    <w:rsid w:val="00F94EFB"/>
    <w:rsid w:val="00F95A33"/>
    <w:rsid w:val="00F96460"/>
    <w:rsid w:val="00F964E3"/>
    <w:rsid w:val="00F97E25"/>
    <w:rsid w:val="00FA0584"/>
    <w:rsid w:val="00FA28A3"/>
    <w:rsid w:val="00FA4634"/>
    <w:rsid w:val="00FA5D15"/>
    <w:rsid w:val="00FB0A59"/>
    <w:rsid w:val="00FB6680"/>
    <w:rsid w:val="00FB7D5E"/>
    <w:rsid w:val="00FC03C6"/>
    <w:rsid w:val="00FC20E4"/>
    <w:rsid w:val="00FC2267"/>
    <w:rsid w:val="00FC2A91"/>
    <w:rsid w:val="00FC6D50"/>
    <w:rsid w:val="00FC6E54"/>
    <w:rsid w:val="00FD0021"/>
    <w:rsid w:val="00FD3431"/>
    <w:rsid w:val="00FD7467"/>
    <w:rsid w:val="00FE0815"/>
    <w:rsid w:val="00FE227D"/>
    <w:rsid w:val="00FE2DAC"/>
    <w:rsid w:val="00FE30ED"/>
    <w:rsid w:val="00FE34BB"/>
    <w:rsid w:val="00FE3D44"/>
    <w:rsid w:val="00FE3EC9"/>
    <w:rsid w:val="00FE4C72"/>
    <w:rsid w:val="00FE5FD4"/>
    <w:rsid w:val="00FE7CDD"/>
    <w:rsid w:val="00FF37F0"/>
    <w:rsid w:val="00FF6141"/>
    <w:rsid w:val="00FF74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height-percent:200;mso-width-relative:margin;mso-height-relative:margin" fillcolor="white" stroke="f">
      <v:fill color="white"/>
      <v:stroke on="f"/>
      <v:textbox style="mso-fit-shape-to-text:t" inset="0,0,0"/>
    </o:shapedefaults>
    <o:shapelayout v:ext="edit">
      <o:idmap v:ext="edit" data="2"/>
    </o:shapelayout>
  </w:shapeDefaults>
  <w:decimalSymbol w:val=","/>
  <w:listSeparator w:val=";"/>
  <w14:docId w14:val="3945BF53"/>
  <w15:docId w15:val="{DE2C849B-58E2-4F24-B7F9-282E1FA68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A6E55"/>
    <w:rPr>
      <w:rFonts w:ascii="Arial" w:hAnsi="Arial"/>
      <w:sz w:val="22"/>
      <w:szCs w:val="24"/>
    </w:rPr>
  </w:style>
  <w:style w:type="paragraph" w:styleId="berschrift1">
    <w:name w:val="heading 1"/>
    <w:basedOn w:val="KaiserInhalt"/>
    <w:next w:val="Standard"/>
    <w:qFormat/>
    <w:rsid w:val="001A6E55"/>
    <w:pPr>
      <w:outlineLvl w:val="0"/>
    </w:pPr>
    <w:rPr>
      <w:bCs/>
      <w:sz w:val="60"/>
      <w:szCs w:val="28"/>
    </w:rPr>
  </w:style>
  <w:style w:type="paragraph" w:styleId="berschrift2">
    <w:name w:val="heading 2"/>
    <w:basedOn w:val="Standard"/>
    <w:next w:val="Standard"/>
    <w:qFormat/>
    <w:rsid w:val="001A6E55"/>
    <w:pPr>
      <w:keepNext/>
      <w:keepLines/>
      <w:spacing w:before="200"/>
      <w:outlineLvl w:val="1"/>
    </w:pPr>
    <w:rPr>
      <w:rFonts w:ascii="Cambria" w:hAnsi="Cambria"/>
      <w:b/>
      <w:bCs/>
      <w:color w:val="4F81BD"/>
      <w:sz w:val="26"/>
      <w:szCs w:val="26"/>
    </w:rPr>
  </w:style>
  <w:style w:type="paragraph" w:styleId="berschrift3">
    <w:name w:val="heading 3"/>
    <w:basedOn w:val="Standard"/>
    <w:next w:val="Standard"/>
    <w:qFormat/>
    <w:rsid w:val="001A6E55"/>
    <w:pPr>
      <w:keepNext/>
      <w:keepLines/>
      <w:spacing w:before="200"/>
      <w:outlineLvl w:val="2"/>
    </w:pPr>
    <w:rPr>
      <w:rFonts w:ascii="Cambria" w:hAnsi="Cambria"/>
      <w:b/>
      <w:bCs/>
      <w:color w:val="4F81BD"/>
    </w:rPr>
  </w:style>
  <w:style w:type="paragraph" w:styleId="berschrift4">
    <w:name w:val="heading 4"/>
    <w:basedOn w:val="Standard"/>
    <w:next w:val="Standard"/>
    <w:qFormat/>
    <w:rsid w:val="001A6E55"/>
    <w:pPr>
      <w:keepNext/>
      <w:keepLines/>
      <w:spacing w:before="200"/>
      <w:outlineLvl w:val="3"/>
    </w:pPr>
    <w:rPr>
      <w:rFonts w:ascii="Cambria" w:hAnsi="Cambria"/>
      <w:b/>
      <w:bCs/>
      <w:i/>
      <w:iCs/>
      <w:color w:val="4F81BD"/>
    </w:rPr>
  </w:style>
  <w:style w:type="paragraph" w:styleId="berschrift5">
    <w:name w:val="heading 5"/>
    <w:basedOn w:val="Standard"/>
    <w:next w:val="Standard"/>
    <w:qFormat/>
    <w:rsid w:val="001A6E55"/>
    <w:pPr>
      <w:keepNext/>
      <w:keepLines/>
      <w:spacing w:before="200"/>
      <w:outlineLvl w:val="4"/>
    </w:pPr>
    <w:rPr>
      <w:rFonts w:ascii="Cambria" w:hAnsi="Cambria"/>
      <w:color w:val="243F60"/>
    </w:rPr>
  </w:style>
  <w:style w:type="paragraph" w:styleId="berschrift6">
    <w:name w:val="heading 6"/>
    <w:basedOn w:val="Standard"/>
    <w:next w:val="Standard"/>
    <w:qFormat/>
    <w:rsid w:val="001A6E55"/>
    <w:pPr>
      <w:keepNext/>
      <w:spacing w:line="360" w:lineRule="auto"/>
      <w:jc w:val="both"/>
      <w:outlineLvl w:val="5"/>
    </w:pPr>
    <w:rPr>
      <w:i/>
      <w:iCs/>
    </w:rPr>
  </w:style>
  <w:style w:type="paragraph" w:styleId="berschrift7">
    <w:name w:val="heading 7"/>
    <w:basedOn w:val="Standard"/>
    <w:next w:val="Standard"/>
    <w:qFormat/>
    <w:rsid w:val="001A6E55"/>
    <w:pPr>
      <w:keepNext/>
      <w:spacing w:line="360" w:lineRule="auto"/>
      <w:outlineLvl w:val="6"/>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iserInhalt">
    <w:name w:val="Kaiser Inhalt"/>
    <w:basedOn w:val="Standard"/>
    <w:autoRedefine/>
    <w:rsid w:val="001A6E55"/>
    <w:pPr>
      <w:spacing w:after="240"/>
    </w:pPr>
    <w:rPr>
      <w:rFonts w:ascii="Frutiger LT 65 Bold" w:hAnsi="Frutiger LT 65 Bold"/>
      <w:sz w:val="32"/>
    </w:rPr>
  </w:style>
  <w:style w:type="paragraph" w:styleId="Kopfzeile">
    <w:name w:val="header"/>
    <w:autoRedefine/>
    <w:semiHidden/>
    <w:rsid w:val="00096EFD"/>
    <w:pPr>
      <w:spacing w:line="360" w:lineRule="auto"/>
      <w:jc w:val="both"/>
    </w:pPr>
    <w:rPr>
      <w:rFonts w:ascii="Arial" w:hAnsi="Arial" w:cs="Arial"/>
      <w:b/>
      <w:bCs/>
      <w:i/>
      <w:iCs/>
      <w:color w:val="FF0000"/>
      <w:sz w:val="22"/>
      <w:szCs w:val="22"/>
    </w:rPr>
  </w:style>
  <w:style w:type="character" w:customStyle="1" w:styleId="KopfzeileZchn">
    <w:name w:val="Kopfzeile Zchn"/>
    <w:basedOn w:val="Absatz-Standardschriftart"/>
    <w:rsid w:val="001A6E55"/>
    <w:rPr>
      <w:rFonts w:ascii="Frutiger LT 65 Bold" w:hAnsi="Frutiger LT 65 Bold"/>
      <w:sz w:val="22"/>
      <w:szCs w:val="24"/>
      <w:lang w:val="de-DE" w:eastAsia="de-DE" w:bidi="ar-SA"/>
    </w:rPr>
  </w:style>
  <w:style w:type="paragraph" w:styleId="Fuzeile">
    <w:name w:val="footer"/>
    <w:basedOn w:val="Standard"/>
    <w:semiHidden/>
    <w:rsid w:val="001A6E55"/>
    <w:pPr>
      <w:tabs>
        <w:tab w:val="center" w:pos="4536"/>
        <w:tab w:val="right" w:pos="9072"/>
      </w:tabs>
    </w:pPr>
  </w:style>
  <w:style w:type="character" w:customStyle="1" w:styleId="FuzeileZchn">
    <w:name w:val="Fußzeile Zchn"/>
    <w:basedOn w:val="Absatz-Standardschriftart"/>
    <w:rsid w:val="001A6E55"/>
    <w:rPr>
      <w:rFonts w:ascii="Frutiger 45 Light" w:hAnsi="Frutiger 45 Light"/>
      <w:sz w:val="22"/>
      <w:szCs w:val="24"/>
    </w:rPr>
  </w:style>
  <w:style w:type="character" w:customStyle="1" w:styleId="berschrift1Zchn">
    <w:name w:val="Überschrift 1 Zchn"/>
    <w:basedOn w:val="Absatz-Standardschriftart"/>
    <w:rsid w:val="001A6E55"/>
    <w:rPr>
      <w:rFonts w:ascii="Frutiger LT 65 Bold" w:eastAsia="Times New Roman" w:hAnsi="Frutiger LT 65 Bold" w:cs="Times New Roman"/>
      <w:bCs/>
      <w:sz w:val="60"/>
      <w:szCs w:val="28"/>
    </w:rPr>
  </w:style>
  <w:style w:type="paragraph" w:customStyle="1" w:styleId="KaiserDeckblattberschrift1">
    <w:name w:val="Kaiser Deckblatt Überschrift 1"/>
    <w:basedOn w:val="Standard"/>
    <w:autoRedefine/>
    <w:rsid w:val="001A6E55"/>
    <w:pPr>
      <w:spacing w:line="298" w:lineRule="auto"/>
    </w:pPr>
    <w:rPr>
      <w:rFonts w:ascii="Frutiger LT 65 Bold" w:hAnsi="Frutiger LT 65 Bold"/>
      <w:sz w:val="60"/>
    </w:rPr>
  </w:style>
  <w:style w:type="paragraph" w:styleId="Funotentext">
    <w:name w:val="footnote text"/>
    <w:basedOn w:val="Standard"/>
    <w:semiHidden/>
    <w:rsid w:val="001A6E55"/>
    <w:rPr>
      <w:sz w:val="20"/>
      <w:szCs w:val="20"/>
    </w:rPr>
  </w:style>
  <w:style w:type="character" w:customStyle="1" w:styleId="FunotentextZchn">
    <w:name w:val="Fußnotentext Zchn"/>
    <w:basedOn w:val="Absatz-Standardschriftart"/>
    <w:rsid w:val="001A6E55"/>
    <w:rPr>
      <w:rFonts w:ascii="Frutiger 45 Light" w:hAnsi="Frutiger 45 Light"/>
    </w:rPr>
  </w:style>
  <w:style w:type="character" w:styleId="Funotenzeichen">
    <w:name w:val="footnote reference"/>
    <w:basedOn w:val="Absatz-Standardschriftart"/>
    <w:semiHidden/>
    <w:rsid w:val="001A6E55"/>
    <w:rPr>
      <w:vertAlign w:val="superscript"/>
    </w:rPr>
  </w:style>
  <w:style w:type="paragraph" w:customStyle="1" w:styleId="KaiserDeckblattberschrift2">
    <w:name w:val="Kaiser Deckblatt Überschrift 2"/>
    <w:basedOn w:val="KaiserDeckblattberschrift1"/>
    <w:autoRedefine/>
    <w:rsid w:val="001A6E55"/>
    <w:pPr>
      <w:framePr w:hSpace="141" w:wrap="around" w:vAnchor="text" w:hAnchor="margin" w:xAlign="right" w:y="146"/>
      <w:suppressOverlap/>
    </w:pPr>
    <w:rPr>
      <w:rFonts w:ascii="Frutiger 45 Light" w:hAnsi="Frutiger 45 Light"/>
    </w:rPr>
  </w:style>
  <w:style w:type="paragraph" w:customStyle="1" w:styleId="KaiserInhalt1Instanz">
    <w:name w:val="Kaiser Inhalt 1. Instanz"/>
    <w:basedOn w:val="KaiserInhalt"/>
    <w:autoRedefine/>
    <w:rsid w:val="001A6E55"/>
    <w:pPr>
      <w:spacing w:before="360" w:line="360" w:lineRule="exact"/>
      <w:ind w:left="397" w:hanging="397"/>
    </w:pPr>
    <w:rPr>
      <w:sz w:val="24"/>
    </w:rPr>
  </w:style>
  <w:style w:type="paragraph" w:customStyle="1" w:styleId="KaiserInhalt2Instanz">
    <w:name w:val="Kaiser Inhalt 2. Instanz"/>
    <w:basedOn w:val="Standard"/>
    <w:autoRedefine/>
    <w:rsid w:val="001A6E55"/>
    <w:pPr>
      <w:numPr>
        <w:ilvl w:val="1"/>
        <w:numId w:val="6"/>
      </w:numPr>
      <w:spacing w:after="100" w:afterAutospacing="1" w:line="360" w:lineRule="exact"/>
    </w:pPr>
    <w:rPr>
      <w:rFonts w:ascii="Frutiger LT 45 Light" w:hAnsi="Frutiger LT 45 Light"/>
      <w:sz w:val="20"/>
    </w:rPr>
  </w:style>
  <w:style w:type="paragraph" w:styleId="Inhaltsverzeichnisberschrift">
    <w:name w:val="TOC Heading"/>
    <w:basedOn w:val="berschrift1"/>
    <w:next w:val="Standard"/>
    <w:qFormat/>
    <w:rsid w:val="001A6E55"/>
    <w:pPr>
      <w:keepNext/>
      <w:keepLines/>
      <w:spacing w:before="480" w:after="0"/>
      <w:outlineLvl w:val="9"/>
    </w:pPr>
    <w:rPr>
      <w:rFonts w:ascii="Cambria" w:hAnsi="Cambria"/>
      <w:b/>
      <w:color w:val="365F91"/>
      <w:sz w:val="28"/>
    </w:rPr>
  </w:style>
  <w:style w:type="paragraph" w:customStyle="1" w:styleId="Kaiser">
    <w:name w:val="Kaiser"/>
    <w:autoRedefine/>
    <w:qFormat/>
    <w:rsid w:val="001A6E55"/>
    <w:pPr>
      <w:spacing w:line="355" w:lineRule="auto"/>
      <w:jc w:val="both"/>
    </w:pPr>
    <w:rPr>
      <w:rFonts w:ascii="Frutiger LT 45 Light" w:hAnsi="Frutiger LT 45 Light"/>
      <w:sz w:val="22"/>
      <w:szCs w:val="24"/>
    </w:rPr>
  </w:style>
  <w:style w:type="paragraph" w:customStyle="1" w:styleId="Kaiserberschrift1">
    <w:name w:val="Kaiser Überschrift 1"/>
    <w:basedOn w:val="Kaiser"/>
    <w:next w:val="Kaiser"/>
    <w:autoRedefine/>
    <w:qFormat/>
    <w:rsid w:val="001A6E55"/>
    <w:pPr>
      <w:numPr>
        <w:numId w:val="33"/>
      </w:numPr>
      <w:spacing w:line="480" w:lineRule="auto"/>
    </w:pPr>
    <w:rPr>
      <w:rFonts w:ascii="Frutiger LT 65 Bold" w:hAnsi="Frutiger LT 65 Bold"/>
      <w:sz w:val="32"/>
    </w:rPr>
  </w:style>
  <w:style w:type="paragraph" w:customStyle="1" w:styleId="KaiserZwischenberschrift">
    <w:name w:val="Kaiser Zwischenüberschrift"/>
    <w:basedOn w:val="Kaiserberschrift1"/>
    <w:next w:val="Kaiser"/>
    <w:autoRedefine/>
    <w:qFormat/>
    <w:rsid w:val="001A6E55"/>
    <w:pPr>
      <w:numPr>
        <w:ilvl w:val="1"/>
      </w:numPr>
      <w:spacing w:before="360"/>
    </w:pPr>
    <w:rPr>
      <w:sz w:val="24"/>
    </w:rPr>
  </w:style>
  <w:style w:type="paragraph" w:styleId="Sprechblasentext">
    <w:name w:val="Balloon Text"/>
    <w:basedOn w:val="Standard"/>
    <w:rsid w:val="001A6E55"/>
    <w:rPr>
      <w:rFonts w:ascii="Tahoma" w:hAnsi="Tahoma" w:cs="Tahoma"/>
      <w:sz w:val="16"/>
      <w:szCs w:val="16"/>
    </w:rPr>
  </w:style>
  <w:style w:type="character" w:customStyle="1" w:styleId="SprechblasentextZchn">
    <w:name w:val="Sprechblasentext Zchn"/>
    <w:basedOn w:val="Absatz-Standardschriftart"/>
    <w:rsid w:val="001A6E55"/>
    <w:rPr>
      <w:rFonts w:ascii="Tahoma" w:hAnsi="Tahoma" w:cs="Tahoma"/>
      <w:sz w:val="16"/>
      <w:szCs w:val="16"/>
    </w:rPr>
  </w:style>
  <w:style w:type="paragraph" w:styleId="Verzeichnis1">
    <w:name w:val="toc 1"/>
    <w:basedOn w:val="KaiserInhalt1Instanz"/>
    <w:next w:val="KaiserInhalt2Instanz"/>
    <w:autoRedefine/>
    <w:semiHidden/>
    <w:rsid w:val="001A6E55"/>
    <w:pPr>
      <w:numPr>
        <w:numId w:val="13"/>
      </w:numPr>
      <w:tabs>
        <w:tab w:val="right" w:leader="underscore" w:pos="9628"/>
      </w:tabs>
      <w:spacing w:after="100"/>
      <w:ind w:left="567" w:hanging="567"/>
    </w:pPr>
  </w:style>
  <w:style w:type="paragraph" w:styleId="Verzeichnis2">
    <w:name w:val="toc 2"/>
    <w:basedOn w:val="Standard"/>
    <w:next w:val="Standard"/>
    <w:autoRedefine/>
    <w:semiHidden/>
    <w:rsid w:val="001A6E55"/>
    <w:pPr>
      <w:numPr>
        <w:ilvl w:val="1"/>
        <w:numId w:val="13"/>
      </w:numPr>
      <w:tabs>
        <w:tab w:val="right" w:leader="underscore" w:pos="9628"/>
      </w:tabs>
      <w:spacing w:after="100"/>
      <w:ind w:left="1276" w:hanging="568"/>
    </w:pPr>
  </w:style>
  <w:style w:type="character" w:styleId="Hyperlink">
    <w:name w:val="Hyperlink"/>
    <w:basedOn w:val="Absatz-Standardschriftart"/>
    <w:semiHidden/>
    <w:unhideWhenUsed/>
    <w:rsid w:val="001A6E55"/>
    <w:rPr>
      <w:color w:val="0000FF"/>
      <w:u w:val="single"/>
    </w:rPr>
  </w:style>
  <w:style w:type="paragraph" w:customStyle="1" w:styleId="KaiserZwischenberschrift2">
    <w:name w:val="Kaiser Zwischenüberschrift 2"/>
    <w:basedOn w:val="Kaiserberschrift1"/>
    <w:next w:val="Kaiser"/>
    <w:autoRedefine/>
    <w:qFormat/>
    <w:rsid w:val="001A6E55"/>
    <w:pPr>
      <w:numPr>
        <w:ilvl w:val="2"/>
      </w:numPr>
      <w:spacing w:before="360"/>
    </w:pPr>
    <w:rPr>
      <w:sz w:val="24"/>
    </w:rPr>
  </w:style>
  <w:style w:type="paragraph" w:styleId="Verzeichnis3">
    <w:name w:val="toc 3"/>
    <w:basedOn w:val="Standard"/>
    <w:next w:val="Standard"/>
    <w:autoRedefine/>
    <w:semiHidden/>
    <w:rsid w:val="001A6E55"/>
    <w:pPr>
      <w:numPr>
        <w:ilvl w:val="2"/>
        <w:numId w:val="13"/>
      </w:numPr>
      <w:tabs>
        <w:tab w:val="right" w:leader="underscore" w:pos="9628"/>
      </w:tabs>
      <w:spacing w:after="100"/>
      <w:ind w:left="1814" w:hanging="567"/>
    </w:pPr>
  </w:style>
  <w:style w:type="paragraph" w:customStyle="1" w:styleId="KaiserZwischenberschrift3">
    <w:name w:val="Kaiser Zwischenüberschrift 3"/>
    <w:basedOn w:val="Kaiserberschrift1"/>
    <w:next w:val="Kaiser"/>
    <w:autoRedefine/>
    <w:qFormat/>
    <w:rsid w:val="001A6E55"/>
    <w:pPr>
      <w:numPr>
        <w:ilvl w:val="3"/>
      </w:numPr>
      <w:spacing w:before="360"/>
    </w:pPr>
    <w:rPr>
      <w:sz w:val="24"/>
    </w:rPr>
  </w:style>
  <w:style w:type="paragraph" w:customStyle="1" w:styleId="KaiserZwischenberschrift4">
    <w:name w:val="Kaiser Zwischenüberschrift 4"/>
    <w:basedOn w:val="Kaiserberschrift1"/>
    <w:next w:val="Kaiser"/>
    <w:autoRedefine/>
    <w:qFormat/>
    <w:rsid w:val="001A6E55"/>
    <w:pPr>
      <w:numPr>
        <w:ilvl w:val="4"/>
      </w:numPr>
      <w:spacing w:before="360"/>
    </w:pPr>
    <w:rPr>
      <w:sz w:val="24"/>
    </w:rPr>
  </w:style>
  <w:style w:type="paragraph" w:styleId="Verzeichnis4">
    <w:name w:val="toc 4"/>
    <w:basedOn w:val="Standard"/>
    <w:next w:val="Standard"/>
    <w:autoRedefine/>
    <w:semiHidden/>
    <w:rsid w:val="001A6E55"/>
    <w:pPr>
      <w:numPr>
        <w:ilvl w:val="3"/>
        <w:numId w:val="13"/>
      </w:numPr>
      <w:tabs>
        <w:tab w:val="right" w:leader="underscore" w:pos="9628"/>
      </w:tabs>
      <w:spacing w:after="100"/>
      <w:ind w:left="2387" w:hanging="573"/>
    </w:pPr>
    <w:rPr>
      <w:noProof/>
    </w:rPr>
  </w:style>
  <w:style w:type="paragraph" w:styleId="Verzeichnis5">
    <w:name w:val="toc 5"/>
    <w:basedOn w:val="Standard"/>
    <w:next w:val="Standard"/>
    <w:autoRedefine/>
    <w:semiHidden/>
    <w:rsid w:val="001A6E55"/>
    <w:pPr>
      <w:numPr>
        <w:ilvl w:val="4"/>
        <w:numId w:val="13"/>
      </w:numPr>
      <w:tabs>
        <w:tab w:val="right" w:leader="underscore" w:pos="9628"/>
      </w:tabs>
      <w:spacing w:after="100"/>
      <w:ind w:left="2948" w:hanging="567"/>
    </w:pPr>
  </w:style>
  <w:style w:type="paragraph" w:customStyle="1" w:styleId="KaiserZwischenberschrift5">
    <w:name w:val="Kaiser Zwischenüberschrift 5"/>
    <w:basedOn w:val="Kaiserberschrift1"/>
    <w:next w:val="Kaiser"/>
    <w:autoRedefine/>
    <w:qFormat/>
    <w:rsid w:val="001A6E55"/>
    <w:pPr>
      <w:numPr>
        <w:ilvl w:val="5"/>
      </w:numPr>
      <w:spacing w:before="360"/>
    </w:pPr>
    <w:rPr>
      <w:sz w:val="24"/>
      <w:lang w:val="en-US"/>
    </w:rPr>
  </w:style>
  <w:style w:type="paragraph" w:styleId="Verzeichnis6">
    <w:name w:val="toc 6"/>
    <w:basedOn w:val="Standard"/>
    <w:next w:val="Standard"/>
    <w:autoRedefine/>
    <w:semiHidden/>
    <w:rsid w:val="001A6E55"/>
    <w:pPr>
      <w:numPr>
        <w:ilvl w:val="5"/>
        <w:numId w:val="13"/>
      </w:numPr>
      <w:tabs>
        <w:tab w:val="right" w:leader="underscore" w:pos="9628"/>
      </w:tabs>
      <w:spacing w:after="100"/>
      <w:ind w:left="3515" w:hanging="567"/>
    </w:pPr>
  </w:style>
  <w:style w:type="paragraph" w:customStyle="1" w:styleId="KaiserZwischenberschrift6">
    <w:name w:val="Kaiser Zwischenüberschrift 6"/>
    <w:basedOn w:val="Kaiserberschrift1"/>
    <w:next w:val="Kaiser"/>
    <w:autoRedefine/>
    <w:qFormat/>
    <w:rsid w:val="001A6E55"/>
    <w:pPr>
      <w:numPr>
        <w:ilvl w:val="6"/>
      </w:numPr>
      <w:spacing w:before="360"/>
    </w:pPr>
    <w:rPr>
      <w:sz w:val="24"/>
      <w:lang w:val="en-US"/>
    </w:rPr>
  </w:style>
  <w:style w:type="paragraph" w:customStyle="1" w:styleId="KaiserZwischenberschrift7">
    <w:name w:val="Kaiser Zwischenüberschrift 7"/>
    <w:basedOn w:val="Kaiserberschrift1"/>
    <w:next w:val="Kaiser"/>
    <w:autoRedefine/>
    <w:rsid w:val="001A6E55"/>
    <w:pPr>
      <w:numPr>
        <w:ilvl w:val="7"/>
      </w:numPr>
      <w:spacing w:before="360"/>
    </w:pPr>
    <w:rPr>
      <w:sz w:val="24"/>
    </w:rPr>
  </w:style>
  <w:style w:type="paragraph" w:styleId="Verzeichnis7">
    <w:name w:val="toc 7"/>
    <w:basedOn w:val="Standard"/>
    <w:next w:val="Standard"/>
    <w:autoRedefine/>
    <w:semiHidden/>
    <w:rsid w:val="001A6E55"/>
    <w:pPr>
      <w:numPr>
        <w:ilvl w:val="6"/>
        <w:numId w:val="13"/>
      </w:numPr>
      <w:tabs>
        <w:tab w:val="right" w:leader="underscore" w:pos="9628"/>
      </w:tabs>
      <w:spacing w:after="100"/>
      <w:ind w:left="4082" w:hanging="567"/>
    </w:pPr>
  </w:style>
  <w:style w:type="paragraph" w:styleId="Verzeichnis8">
    <w:name w:val="toc 8"/>
    <w:basedOn w:val="Standard"/>
    <w:next w:val="Standard"/>
    <w:autoRedefine/>
    <w:semiHidden/>
    <w:rsid w:val="001A6E55"/>
    <w:pPr>
      <w:numPr>
        <w:ilvl w:val="7"/>
        <w:numId w:val="13"/>
      </w:numPr>
      <w:tabs>
        <w:tab w:val="right" w:leader="underscore" w:pos="9628"/>
      </w:tabs>
      <w:spacing w:after="100"/>
      <w:ind w:left="5930" w:hanging="1848"/>
    </w:pPr>
  </w:style>
  <w:style w:type="character" w:customStyle="1" w:styleId="berschrift2Zchn">
    <w:name w:val="Überschrift 2 Zchn"/>
    <w:basedOn w:val="Absatz-Standardschriftart"/>
    <w:semiHidden/>
    <w:rsid w:val="001A6E55"/>
    <w:rPr>
      <w:rFonts w:ascii="Cambria" w:eastAsia="Times New Roman" w:hAnsi="Cambria" w:cs="Times New Roman"/>
      <w:b/>
      <w:bCs/>
      <w:color w:val="4F81BD"/>
      <w:sz w:val="26"/>
      <w:szCs w:val="26"/>
    </w:rPr>
  </w:style>
  <w:style w:type="character" w:customStyle="1" w:styleId="berschrift3Zchn">
    <w:name w:val="Überschrift 3 Zchn"/>
    <w:basedOn w:val="Absatz-Standardschriftart"/>
    <w:rsid w:val="001A6E55"/>
    <w:rPr>
      <w:rFonts w:ascii="Cambria" w:eastAsia="Times New Roman" w:hAnsi="Cambria" w:cs="Times New Roman"/>
      <w:b/>
      <w:bCs/>
      <w:color w:val="4F81BD"/>
      <w:sz w:val="22"/>
      <w:szCs w:val="24"/>
    </w:rPr>
  </w:style>
  <w:style w:type="character" w:customStyle="1" w:styleId="berschrift4Zchn">
    <w:name w:val="Überschrift 4 Zchn"/>
    <w:basedOn w:val="Absatz-Standardschriftart"/>
    <w:semiHidden/>
    <w:rsid w:val="001A6E55"/>
    <w:rPr>
      <w:rFonts w:ascii="Cambria" w:eastAsia="Times New Roman" w:hAnsi="Cambria" w:cs="Times New Roman"/>
      <w:b/>
      <w:bCs/>
      <w:i/>
      <w:iCs/>
      <w:color w:val="4F81BD"/>
      <w:sz w:val="22"/>
      <w:szCs w:val="24"/>
    </w:rPr>
  </w:style>
  <w:style w:type="character" w:customStyle="1" w:styleId="berschrift5Zchn">
    <w:name w:val="Überschrift 5 Zchn"/>
    <w:basedOn w:val="Absatz-Standardschriftart"/>
    <w:semiHidden/>
    <w:rsid w:val="001A6E55"/>
    <w:rPr>
      <w:rFonts w:ascii="Cambria" w:eastAsia="Times New Roman" w:hAnsi="Cambria" w:cs="Times New Roman"/>
      <w:color w:val="243F60"/>
      <w:sz w:val="22"/>
      <w:szCs w:val="24"/>
    </w:rPr>
  </w:style>
  <w:style w:type="paragraph" w:styleId="Verzeichnis9">
    <w:name w:val="toc 9"/>
    <w:basedOn w:val="Standard"/>
    <w:next w:val="Standard"/>
    <w:autoRedefine/>
    <w:semiHidden/>
    <w:rsid w:val="001A6E55"/>
    <w:pPr>
      <w:numPr>
        <w:ilvl w:val="8"/>
        <w:numId w:val="13"/>
      </w:numPr>
      <w:spacing w:after="100"/>
    </w:pPr>
  </w:style>
  <w:style w:type="character" w:styleId="Platzhaltertext">
    <w:name w:val="Placeholder Text"/>
    <w:basedOn w:val="Absatz-Standardschriftart"/>
    <w:semiHidden/>
    <w:rsid w:val="001A6E55"/>
    <w:rPr>
      <w:color w:val="808080"/>
    </w:rPr>
  </w:style>
  <w:style w:type="paragraph" w:customStyle="1" w:styleId="Hardcopy">
    <w:name w:val="Hardcopy"/>
    <w:basedOn w:val="Standard"/>
    <w:next w:val="Kaiser"/>
    <w:autoRedefine/>
    <w:rsid w:val="001A6E55"/>
    <w:pPr>
      <w:spacing w:before="120"/>
    </w:pPr>
    <w:rPr>
      <w:sz w:val="20"/>
    </w:rPr>
  </w:style>
  <w:style w:type="paragraph" w:styleId="Listenabsatz">
    <w:name w:val="List Paragraph"/>
    <w:basedOn w:val="Standard"/>
    <w:qFormat/>
    <w:rsid w:val="001A6E55"/>
    <w:pPr>
      <w:ind w:left="720"/>
      <w:contextualSpacing/>
    </w:pPr>
  </w:style>
  <w:style w:type="paragraph" w:customStyle="1" w:styleId="KaiserAufzhlungFett">
    <w:name w:val="Kaiser Aufzählung Fett"/>
    <w:basedOn w:val="Kaiser"/>
    <w:next w:val="KaiserAufzhlungText"/>
    <w:autoRedefine/>
    <w:qFormat/>
    <w:rsid w:val="001A6E55"/>
    <w:pPr>
      <w:widowControl w:val="0"/>
      <w:numPr>
        <w:numId w:val="27"/>
      </w:numPr>
      <w:spacing w:before="480"/>
      <w:ind w:left="714" w:hanging="357"/>
    </w:pPr>
    <w:rPr>
      <w:rFonts w:ascii="Frutiger LT 65 Bold" w:hAnsi="Frutiger LT 65 Bold"/>
    </w:rPr>
  </w:style>
  <w:style w:type="paragraph" w:customStyle="1" w:styleId="KaiserAufzhlungText">
    <w:name w:val="Kaiser Aufzählung Text"/>
    <w:basedOn w:val="KaiserAufzhlungFett"/>
    <w:autoRedefine/>
    <w:qFormat/>
    <w:rsid w:val="001A6E55"/>
    <w:pPr>
      <w:widowControl/>
      <w:numPr>
        <w:numId w:val="0"/>
      </w:numPr>
      <w:spacing w:before="0"/>
      <w:ind w:left="709"/>
    </w:pPr>
    <w:rPr>
      <w:rFonts w:ascii="Frutiger LT 45 Light" w:hAnsi="Frutiger LT 45 Light"/>
      <w:noProof/>
      <w:szCs w:val="20"/>
    </w:rPr>
  </w:style>
  <w:style w:type="paragraph" w:customStyle="1" w:styleId="KaiserAufzhlung">
    <w:name w:val="Kaiser Aufzählung"/>
    <w:basedOn w:val="Kaiser"/>
    <w:next w:val="KaiserAufzhlungText"/>
    <w:autoRedefine/>
    <w:qFormat/>
    <w:rsid w:val="001A6E55"/>
    <w:pPr>
      <w:widowControl w:val="0"/>
      <w:numPr>
        <w:numId w:val="28"/>
      </w:numPr>
      <w:ind w:left="714" w:hanging="357"/>
    </w:pPr>
  </w:style>
  <w:style w:type="paragraph" w:customStyle="1" w:styleId="KaiserFett">
    <w:name w:val="Kaiser Fett"/>
    <w:basedOn w:val="Kaiser"/>
    <w:next w:val="Kaiser"/>
    <w:autoRedefine/>
    <w:rsid w:val="001A6E55"/>
    <w:rPr>
      <w:rFonts w:ascii="Frutiger LT 65 Bold" w:hAnsi="Frutiger LT 65 Bold"/>
    </w:rPr>
  </w:style>
  <w:style w:type="paragraph" w:customStyle="1" w:styleId="KaiserTabellenberschrift">
    <w:name w:val="Kaiser Tabellen Überschrift"/>
    <w:basedOn w:val="Kaiser"/>
    <w:autoRedefine/>
    <w:qFormat/>
    <w:rsid w:val="001A6E55"/>
    <w:pPr>
      <w:jc w:val="left"/>
    </w:pPr>
    <w:rPr>
      <w:rFonts w:ascii="Frutiger LT 65 Bold" w:hAnsi="Frutiger LT 65 Bold"/>
    </w:rPr>
  </w:style>
  <w:style w:type="paragraph" w:customStyle="1" w:styleId="KaiserTabellenInhalt">
    <w:name w:val="Kaiser Tabellen Inhalt"/>
    <w:basedOn w:val="Kaiser"/>
    <w:autoRedefine/>
    <w:qFormat/>
    <w:rsid w:val="001A6E55"/>
    <w:pPr>
      <w:spacing w:before="240" w:after="120"/>
    </w:pPr>
  </w:style>
  <w:style w:type="paragraph" w:customStyle="1" w:styleId="Deckblattberschrift1">
    <w:name w:val="Deckblatt Überschrift 1"/>
    <w:basedOn w:val="Standard"/>
    <w:rsid w:val="001A6E55"/>
    <w:pPr>
      <w:spacing w:before="1701"/>
    </w:pPr>
    <w:rPr>
      <w:rFonts w:ascii="Frutiger LT 65 Bold" w:hAnsi="Frutiger LT 65 Bold"/>
      <w:sz w:val="60"/>
    </w:rPr>
  </w:style>
  <w:style w:type="paragraph" w:customStyle="1" w:styleId="Deckblattberschrift2">
    <w:name w:val="Deckblatt Überschrift 2"/>
    <w:basedOn w:val="Deckblattberschrift1"/>
    <w:rsid w:val="001A6E55"/>
    <w:pPr>
      <w:spacing w:before="0"/>
    </w:pPr>
    <w:rPr>
      <w:rFonts w:ascii="Frutiger 45 Light" w:hAnsi="Frutiger 45 Light"/>
    </w:rPr>
  </w:style>
  <w:style w:type="paragraph" w:customStyle="1" w:styleId="KaiserDeckblattAbteilung">
    <w:name w:val="Kaiser Deckblatt Abteilung"/>
    <w:basedOn w:val="Kaiser"/>
    <w:autoRedefine/>
    <w:rsid w:val="001A6E55"/>
    <w:pPr>
      <w:spacing w:before="1701"/>
    </w:pPr>
    <w:rPr>
      <w:rFonts w:ascii="Frutiger LT 65 Bold" w:hAnsi="Frutiger LT 65 Bold"/>
      <w:szCs w:val="20"/>
    </w:rPr>
  </w:style>
  <w:style w:type="paragraph" w:customStyle="1" w:styleId="Zwischenberschrift">
    <w:name w:val="Zwischenüberschrift"/>
    <w:basedOn w:val="Standard"/>
    <w:rsid w:val="001A6E55"/>
    <w:pPr>
      <w:spacing w:before="120" w:after="120" w:line="360" w:lineRule="auto"/>
      <w:jc w:val="both"/>
    </w:pPr>
    <w:rPr>
      <w:rFonts w:ascii="Swis721 Md BT" w:hAnsi="Swis721 Md BT"/>
      <w:b/>
      <w:szCs w:val="20"/>
    </w:rPr>
  </w:style>
  <w:style w:type="paragraph" w:customStyle="1" w:styleId="Headline">
    <w:name w:val="Headline"/>
    <w:basedOn w:val="Standard"/>
    <w:rsid w:val="001A6E55"/>
    <w:pPr>
      <w:spacing w:before="60" w:after="60" w:line="360" w:lineRule="auto"/>
    </w:pPr>
    <w:rPr>
      <w:rFonts w:ascii="Swis721 Md BT" w:hAnsi="Swis721 Md BT"/>
      <w:b/>
      <w:sz w:val="26"/>
      <w:szCs w:val="20"/>
    </w:rPr>
  </w:style>
  <w:style w:type="paragraph" w:customStyle="1" w:styleId="WfxFaxNum">
    <w:name w:val="WfxFaxNum"/>
    <w:basedOn w:val="Standard"/>
    <w:rsid w:val="001A6E55"/>
    <w:pPr>
      <w:spacing w:line="340" w:lineRule="atLeast"/>
    </w:pPr>
    <w:rPr>
      <w:color w:val="000000"/>
      <w:szCs w:val="20"/>
    </w:rPr>
  </w:style>
  <w:style w:type="paragraph" w:styleId="Textkrper">
    <w:name w:val="Body Text"/>
    <w:basedOn w:val="Standard"/>
    <w:link w:val="TextkrperZchn"/>
    <w:semiHidden/>
    <w:rsid w:val="001A6E55"/>
    <w:pPr>
      <w:spacing w:line="340" w:lineRule="atLeast"/>
      <w:jc w:val="both"/>
    </w:pPr>
    <w:rPr>
      <w:i/>
      <w:iCs/>
      <w:u w:val="single"/>
    </w:rPr>
  </w:style>
  <w:style w:type="paragraph" w:styleId="Beschriftung">
    <w:name w:val="caption"/>
    <w:basedOn w:val="Standard"/>
    <w:next w:val="Standard"/>
    <w:qFormat/>
    <w:rsid w:val="001A6E55"/>
    <w:pPr>
      <w:overflowPunct w:val="0"/>
      <w:autoSpaceDE w:val="0"/>
      <w:autoSpaceDN w:val="0"/>
      <w:adjustRightInd w:val="0"/>
      <w:spacing w:line="360" w:lineRule="auto"/>
      <w:jc w:val="both"/>
      <w:textAlignment w:val="baseline"/>
    </w:pPr>
    <w:rPr>
      <w:i/>
      <w:iCs/>
      <w:szCs w:val="20"/>
    </w:rPr>
  </w:style>
  <w:style w:type="character" w:customStyle="1" w:styleId="TextkrperZchn">
    <w:name w:val="Textkörper Zchn"/>
    <w:basedOn w:val="Absatz-Standardschriftart"/>
    <w:link w:val="Textkrper"/>
    <w:semiHidden/>
    <w:rsid w:val="00B618BE"/>
    <w:rPr>
      <w:rFonts w:ascii="Arial" w:hAnsi="Arial"/>
      <w:i/>
      <w:iCs/>
      <w:sz w:val="22"/>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38208">
      <w:bodyDiv w:val="1"/>
      <w:marLeft w:val="0"/>
      <w:marRight w:val="0"/>
      <w:marTop w:val="0"/>
      <w:marBottom w:val="0"/>
      <w:divBdr>
        <w:top w:val="none" w:sz="0" w:space="0" w:color="auto"/>
        <w:left w:val="none" w:sz="0" w:space="0" w:color="auto"/>
        <w:bottom w:val="none" w:sz="0" w:space="0" w:color="auto"/>
        <w:right w:val="none" w:sz="0" w:space="0" w:color="auto"/>
      </w:divBdr>
    </w:div>
    <w:div w:id="359819013">
      <w:bodyDiv w:val="1"/>
      <w:marLeft w:val="0"/>
      <w:marRight w:val="0"/>
      <w:marTop w:val="0"/>
      <w:marBottom w:val="0"/>
      <w:divBdr>
        <w:top w:val="none" w:sz="0" w:space="0" w:color="auto"/>
        <w:left w:val="none" w:sz="0" w:space="0" w:color="auto"/>
        <w:bottom w:val="none" w:sz="0" w:space="0" w:color="auto"/>
        <w:right w:val="none" w:sz="0" w:space="0" w:color="auto"/>
      </w:divBdr>
    </w:div>
    <w:div w:id="769664705">
      <w:bodyDiv w:val="1"/>
      <w:marLeft w:val="0"/>
      <w:marRight w:val="0"/>
      <w:marTop w:val="0"/>
      <w:marBottom w:val="0"/>
      <w:divBdr>
        <w:top w:val="none" w:sz="0" w:space="0" w:color="auto"/>
        <w:left w:val="none" w:sz="0" w:space="0" w:color="auto"/>
        <w:bottom w:val="none" w:sz="0" w:space="0" w:color="auto"/>
        <w:right w:val="none" w:sz="0" w:space="0" w:color="auto"/>
      </w:divBdr>
    </w:div>
    <w:div w:id="1037698418">
      <w:bodyDiv w:val="1"/>
      <w:marLeft w:val="0"/>
      <w:marRight w:val="0"/>
      <w:marTop w:val="0"/>
      <w:marBottom w:val="0"/>
      <w:divBdr>
        <w:top w:val="none" w:sz="0" w:space="0" w:color="auto"/>
        <w:left w:val="none" w:sz="0" w:space="0" w:color="auto"/>
        <w:bottom w:val="none" w:sz="0" w:space="0" w:color="auto"/>
        <w:right w:val="none" w:sz="0" w:space="0" w:color="auto"/>
      </w:divBdr>
    </w:div>
    <w:div w:id="1344697945">
      <w:bodyDiv w:val="1"/>
      <w:marLeft w:val="0"/>
      <w:marRight w:val="0"/>
      <w:marTop w:val="0"/>
      <w:marBottom w:val="0"/>
      <w:divBdr>
        <w:top w:val="none" w:sz="0" w:space="0" w:color="auto"/>
        <w:left w:val="none" w:sz="0" w:space="0" w:color="auto"/>
        <w:bottom w:val="none" w:sz="0" w:space="0" w:color="auto"/>
        <w:right w:val="none" w:sz="0" w:space="0" w:color="auto"/>
      </w:divBdr>
    </w:div>
    <w:div w:id="1581674864">
      <w:bodyDiv w:val="1"/>
      <w:marLeft w:val="0"/>
      <w:marRight w:val="0"/>
      <w:marTop w:val="0"/>
      <w:marBottom w:val="0"/>
      <w:divBdr>
        <w:top w:val="none" w:sz="0" w:space="0" w:color="auto"/>
        <w:left w:val="none" w:sz="0" w:space="0" w:color="auto"/>
        <w:bottom w:val="none" w:sz="0" w:space="0" w:color="auto"/>
        <w:right w:val="none" w:sz="0" w:space="0" w:color="auto"/>
      </w:divBdr>
    </w:div>
    <w:div w:id="198989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kellner\Lokale%20Einstellungen\Temporary%20Internet%20Files\Content.Outlook\A0FGRKGK\Maske_Pressetext.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01FFF9407DA014B957AB2300C7C4826" ma:contentTypeVersion="16" ma:contentTypeDescription="Ein neues Dokument erstellen." ma:contentTypeScope="" ma:versionID="4592beca65e19d975b1cb29b1065d033">
  <xsd:schema xmlns:xsd="http://www.w3.org/2001/XMLSchema" xmlns:xs="http://www.w3.org/2001/XMLSchema" xmlns:p="http://schemas.microsoft.com/office/2006/metadata/properties" xmlns:ns2="a2ca2c7f-3af5-4d67-904f-1f111f41a3a5" xmlns:ns3="b9fc60e7-37ec-48ad-a2cd-5d61d9c10761" targetNamespace="http://schemas.microsoft.com/office/2006/metadata/properties" ma:root="true" ma:fieldsID="17fcaf6a9585f8bdb4b4b06023530511" ns2:_="" ns3:_="">
    <xsd:import namespace="a2ca2c7f-3af5-4d67-904f-1f111f41a3a5"/>
    <xsd:import namespace="b9fc60e7-37ec-48ad-a2cd-5d61d9c107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a2c7f-3af5-4d67-904f-1f111f41a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2eaa49c8-f6e9-45d0-bb5a-0d4e851c57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fc60e7-37ec-48ad-a2cd-5d61d9c1076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16714cb-83ca-4580-bd17-c3742f4d7a62}" ma:internalName="TaxCatchAll" ma:showField="CatchAllData" ma:web="b9fc60e7-37ec-48ad-a2cd-5d61d9c10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9fc60e7-37ec-48ad-a2cd-5d61d9c10761" xsi:nil="true"/>
    <lcf76f155ced4ddcb4097134ff3c332f xmlns="a2ca2c7f-3af5-4d67-904f-1f111f41a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9BD116-EDB9-40E1-A588-E7D856CFE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a2c7f-3af5-4d67-904f-1f111f41a3a5"/>
    <ds:schemaRef ds:uri="b9fc60e7-37ec-48ad-a2cd-5d61d9c10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177122-2CDC-40D6-A187-E811B7D68744}">
  <ds:schemaRefs>
    <ds:schemaRef ds:uri="http://schemas.microsoft.com/sharepoint/v3/contenttype/forms"/>
  </ds:schemaRefs>
</ds:datastoreItem>
</file>

<file path=customXml/itemProps3.xml><?xml version="1.0" encoding="utf-8"?>
<ds:datastoreItem xmlns:ds="http://schemas.openxmlformats.org/officeDocument/2006/customXml" ds:itemID="{F6551A2B-631E-40E2-AFE3-13F1D3E8232D}">
  <ds:schemaRefs>
    <ds:schemaRef ds:uri="http://schemas.openxmlformats.org/officeDocument/2006/bibliography"/>
  </ds:schemaRefs>
</ds:datastoreItem>
</file>

<file path=customXml/itemProps4.xml><?xml version="1.0" encoding="utf-8"?>
<ds:datastoreItem xmlns:ds="http://schemas.openxmlformats.org/officeDocument/2006/customXml" ds:itemID="{C2B86A9F-77A0-4BAD-9914-826C4B7A72F0}">
  <ds:schemaRefs>
    <ds:schemaRef ds:uri="http://schemas.microsoft.com/office/2006/metadata/properties"/>
    <ds:schemaRef ds:uri="http://schemas.microsoft.com/office/infopath/2007/PartnerControls"/>
    <ds:schemaRef ds:uri="b9fc60e7-37ec-48ad-a2cd-5d61d9c10761"/>
    <ds:schemaRef ds:uri="a2ca2c7f-3af5-4d67-904f-1f111f41a3a5"/>
  </ds:schemaRefs>
</ds:datastoreItem>
</file>

<file path=docProps/app.xml><?xml version="1.0" encoding="utf-8"?>
<Properties xmlns="http://schemas.openxmlformats.org/officeDocument/2006/extended-properties" xmlns:vt="http://schemas.openxmlformats.org/officeDocument/2006/docPropsVTypes">
  <Template>Maske_Pressetext.dotx</Template>
  <TotalTime>0</TotalTime>
  <Pages>4</Pages>
  <Words>589</Words>
  <Characters>4283</Characters>
  <Application>Microsoft Office Word</Application>
  <DocSecurity>0</DocSecurity>
  <Lines>133</Lines>
  <Paragraphs>25</Paragraphs>
  <ScaleCrop>false</ScaleCrop>
  <HeadingPairs>
    <vt:vector size="2" baseType="variant">
      <vt:variant>
        <vt:lpstr>Titel</vt:lpstr>
      </vt:variant>
      <vt:variant>
        <vt:i4>1</vt:i4>
      </vt:variant>
    </vt:vector>
  </HeadingPairs>
  <TitlesOfParts>
    <vt:vector size="1" baseType="lpstr">
      <vt:lpstr/>
    </vt:vector>
  </TitlesOfParts>
  <Company>Kaiser GmbH &amp; Co. KG</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kellner</dc:creator>
  <cp:keywords/>
  <cp:lastModifiedBy>Kellner Anne Maria</cp:lastModifiedBy>
  <cp:revision>3</cp:revision>
  <cp:lastPrinted>2024-02-09T17:36:00Z</cp:lastPrinted>
  <dcterms:created xsi:type="dcterms:W3CDTF">2024-05-15T06:23:00Z</dcterms:created>
  <dcterms:modified xsi:type="dcterms:W3CDTF">2024-05-15T06:24:00Z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0x010100901FFF9407DA014B957AB2300C7C4826</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2024-03-01T16:51:26Z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70e15446-1536-4e88-bcd8-2d1778791ce1</vt:lpwstr>
  </property>
  <property fmtid="{D5CDD505-2E9C-101B-9397-08002B2CF9AE}" pid="9" name="MSIP_Label_defa4170-0d19-0005-0004-bc88714345d2_ActionId">
    <vt:lpwstr>3dffac81-6cdd-419f-adb1-f55fdab6b965</vt:lpwstr>
  </property>
  <property fmtid="{D5CDD505-2E9C-101B-9397-08002B2CF9AE}" pid="10" name="MSIP_Label_defa4170-0d19-0005-0004-bc88714345d2_ContentBits">
    <vt:lpwstr>0</vt:lpwstr>
  </property>
</Properties>
</file>